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B67217" w14:textId="77777777" w:rsidR="00DF7D3E" w:rsidRDefault="00DF7D3E" w:rsidP="00F12DD7">
      <w:pPr>
        <w:pStyle w:val="BodyText"/>
      </w:pPr>
      <w:bookmarkStart w:id="0" w:name="_GoBack"/>
      <w:bookmarkEnd w:id="0"/>
    </w:p>
    <w:p w14:paraId="2643C854" w14:textId="77777777" w:rsidR="00F12DD7" w:rsidRDefault="00EA2B73" w:rsidP="00F12DD7">
      <w:pPr>
        <w:pStyle w:val="BodyText"/>
        <w:sectPr w:rsidR="00F12DD7" w:rsidSect="007B7A3A">
          <w:pgSz w:w="12240" w:h="15840" w:code="9"/>
          <w:pgMar w:top="1134" w:right="1440" w:bottom="851" w:left="1440" w:header="709" w:footer="284" w:gutter="0"/>
          <w:cols w:space="708"/>
          <w:docGrid w:linePitch="360"/>
        </w:sectPr>
      </w:pPr>
      <w:r>
        <w:rPr>
          <w:noProof/>
        </w:rPr>
        <mc:AlternateContent>
          <mc:Choice Requires="wps">
            <w:drawing>
              <wp:anchor distT="0" distB="0" distL="114300" distR="114300" simplePos="0" relativeHeight="251653120" behindDoc="0" locked="0" layoutInCell="0" allowOverlap="1" wp14:anchorId="0815E179" wp14:editId="4A778C97">
                <wp:simplePos x="0" y="0"/>
                <wp:positionH relativeFrom="margin">
                  <wp:posOffset>0</wp:posOffset>
                </wp:positionH>
                <wp:positionV relativeFrom="page">
                  <wp:posOffset>3774558</wp:posOffset>
                </wp:positionV>
                <wp:extent cx="5943600" cy="5528930"/>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52893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922"/>
                            </w:tblGrid>
                            <w:tr w:rsidR="0062503C" w:rsidRPr="007B7A3A" w14:paraId="2776E9D1" w14:textId="77777777" w:rsidTr="00472819">
                              <w:trPr>
                                <w:trHeight w:val="3547"/>
                              </w:trPr>
                              <w:tc>
                                <w:tcPr>
                                  <w:tcW w:w="8820" w:type="dxa"/>
                                </w:tcPr>
                                <w:p w14:paraId="52E4E0E2" w14:textId="77777777" w:rsidR="0062503C" w:rsidRPr="007B7A3A" w:rsidRDefault="0062503C" w:rsidP="00766313">
                                  <w:pPr>
                                    <w:pStyle w:val="Title"/>
                                    <w:rPr>
                                      <w:color w:val="000000"/>
                                    </w:rPr>
                                  </w:pPr>
                                  <w:bookmarkStart w:id="1" w:name="Cover1" w:colFirst="0" w:colLast="1"/>
                                  <w:bookmarkStart w:id="2" w:name="CoverTable1"/>
                                  <w:r>
                                    <w:rPr>
                                      <w:color w:val="000000"/>
                                    </w:rPr>
                                    <w:t>Utilization of AVL/GPS Technology Case Study: Utah Department of Transportation</w:t>
                                  </w:r>
                                  <w:r w:rsidRPr="007B7A3A" w:rsidDel="002565D3">
                                    <w:rPr>
                                      <w:color w:val="000000"/>
                                    </w:rPr>
                                    <w:t xml:space="preserve"> </w:t>
                                  </w:r>
                                </w:p>
                                <w:p w14:paraId="31942E58" w14:textId="77777777" w:rsidR="0062503C" w:rsidRPr="00472819" w:rsidRDefault="0062503C"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1CC2C38F" w14:textId="77777777" w:rsidR="0062503C" w:rsidRPr="007B7A3A" w:rsidRDefault="0062503C"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6D4F367" w14:textId="77777777" w:rsidR="0062503C" w:rsidRPr="007B7A3A" w:rsidRDefault="0062503C" w:rsidP="00E7679A">
                                  <w:pPr>
                                    <w:rPr>
                                      <w:color w:val="000000"/>
                                    </w:rPr>
                                  </w:pPr>
                                </w:p>
                                <w:p w14:paraId="628AA7EF" w14:textId="77777777" w:rsidR="0062503C" w:rsidRPr="007B7A3A" w:rsidRDefault="0062503C" w:rsidP="00F83749">
                                  <w:pPr>
                                    <w:pStyle w:val="Subtitleheading"/>
                                    <w:rPr>
                                      <w:color w:val="000000"/>
                                    </w:rPr>
                                  </w:pPr>
                                  <w:r>
                                    <w:rPr>
                                      <w:noProof/>
                                    </w:rPr>
                                    <w:drawing>
                                      <wp:inline distT="0" distB="0" distL="0" distR="0" wp14:anchorId="15A569F7" wp14:editId="05DEF83C">
                                        <wp:extent cx="3291840" cy="2468880"/>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5.JPG"/>
                                                <pic:cNvPicPr/>
                                              </pic:nvPicPr>
                                              <pic:blipFill>
                                                <a:blip r:embed="rId8">
                                                  <a:extLst>
                                                    <a:ext uri="{28A0092B-C50C-407E-A947-70E740481C1C}">
                                                      <a14:useLocalDpi xmlns:a14="http://schemas.microsoft.com/office/drawing/2010/main" val="0"/>
                                                    </a:ext>
                                                  </a:extLst>
                                                </a:blip>
                                                <a:stretch>
                                                  <a:fillRect/>
                                                </a:stretch>
                                              </pic:blipFill>
                                              <pic:spPr>
                                                <a:xfrm>
                                                  <a:off x="0" y="0"/>
                                                  <a:ext cx="3291840" cy="2468880"/>
                                                </a:xfrm>
                                                <a:prstGeom prst="rect">
                                                  <a:avLst/>
                                                </a:prstGeom>
                                              </pic:spPr>
                                            </pic:pic>
                                          </a:graphicData>
                                        </a:graphic>
                                      </wp:inline>
                                    </w:drawing>
                                  </w: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7C595CDA" w14:textId="77777777" w:rsidR="0062503C" w:rsidRPr="007B7A3A" w:rsidRDefault="0062503C" w:rsidP="00347538">
                                  <w:pPr>
                                    <w:pStyle w:val="Subtitle"/>
                                    <w:rPr>
                                      <w:rFonts w:asciiTheme="minorHAnsi" w:hAnsiTheme="minorHAnsi" w:cstheme="minorHAnsi"/>
                                      <w:color w:val="000000"/>
                                    </w:rPr>
                                  </w:pPr>
                                  <w:r w:rsidRPr="007B7A3A">
                                    <w:rPr>
                                      <w:rFonts w:asciiTheme="minorHAnsi" w:hAnsiTheme="minorHAnsi" w:cstheme="minorHAnsi"/>
                                      <w:color w:val="000000"/>
                                    </w:rPr>
                                    <w:fldChar w:fldCharType="begin"/>
                                  </w:r>
                                  <w:r w:rsidRPr="007B7A3A">
                                    <w:rPr>
                                      <w:rFonts w:asciiTheme="minorHAnsi" w:hAnsiTheme="minorHAnsi" w:cstheme="minorHAnsi"/>
                                      <w:color w:val="000000"/>
                                    </w:rPr>
                                    <w:instrText xml:space="preserve"> DOCPROPERTY  TenderStage \* MERGEFORMAT </w:instrText>
                                  </w:r>
                                  <w:r w:rsidRPr="007B7A3A">
                                    <w:rPr>
                                      <w:rFonts w:asciiTheme="minorHAnsi" w:hAnsiTheme="minorHAnsi" w:cstheme="minorHAnsi"/>
                                      <w:color w:val="000000"/>
                                    </w:rPr>
                                    <w:fldChar w:fldCharType="end"/>
                                  </w:r>
                                </w:p>
                                <w:p w14:paraId="0B4C2005" w14:textId="77777777" w:rsidR="0062503C" w:rsidRPr="007B7A3A" w:rsidRDefault="0062503C" w:rsidP="00BA5047">
                                  <w:pPr>
                                    <w:rPr>
                                      <w:color w:val="000000"/>
                                    </w:rPr>
                                  </w:pPr>
                                </w:p>
                                <w:p w14:paraId="02750702" w14:textId="77777777" w:rsidR="0062503C" w:rsidRPr="007B7A3A" w:rsidRDefault="0062503C"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5E9A8B20" w14:textId="77777777" w:rsidR="0062503C" w:rsidRPr="007B7A3A" w:rsidRDefault="0062503C" w:rsidP="00BA5047">
                                  <w:pPr>
                                    <w:pStyle w:val="Coverfooter"/>
                                    <w:rPr>
                                      <w:color w:val="000000"/>
                                    </w:rPr>
                                  </w:pPr>
                                </w:p>
                                <w:p w14:paraId="69D83BB1" w14:textId="587D67A2" w:rsidR="0062503C" w:rsidRPr="007B7A3A" w:rsidRDefault="00A4524E" w:rsidP="00E32297">
                                  <w:pPr>
                                    <w:pStyle w:val="Coverfooter"/>
                                    <w:rPr>
                                      <w:color w:val="000000"/>
                                    </w:rPr>
                                  </w:pPr>
                                  <w:r>
                                    <w:rPr>
                                      <w:color w:val="000000"/>
                                      <w:sz w:val="24"/>
                                    </w:rPr>
                                    <w:t>May</w:t>
                                  </w:r>
                                  <w:r w:rsidR="0062503C">
                                    <w:rPr>
                                      <w:color w:val="000000"/>
                                      <w:sz w:val="24"/>
                                    </w:rPr>
                                    <w:t xml:space="preserve"> 15, 2018</w:t>
                                  </w:r>
                                </w:p>
                              </w:tc>
                            </w:tr>
                            <w:bookmarkEnd w:id="1"/>
                            <w:bookmarkEnd w:id="2"/>
                          </w:tbl>
                          <w:p w14:paraId="17F4BBB6" w14:textId="77777777" w:rsidR="0062503C" w:rsidRDefault="0062503C"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type w14:anchorId="0815E179" id="_x0000_t202" coordsize="21600,21600" o:spt="202" path="m,l,21600r21600,l21600,xe">
                <v:stroke joinstyle="miter"/>
                <v:path gradientshapeok="t" o:connecttype="rect"/>
              </v:shapetype>
              <v:shape id="CoverTitleBox" o:spid="_x0000_s1026" type="#_x0000_t202" style="position:absolute;margin-left:0;margin-top:297.2pt;width:468pt;height:435.3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" o:allowincell="f" filled="f" stroked="f">
                <v:textbox inset="0,0,0,1mm">
                  <w:txbxContent>
                    <w:tbl>
                      <w:tblPr>
                        <w:tblStyle w:val="Plaingrid"/>
                        <w:tblW w:w="4711" w:type="pct"/>
                        <w:tblLook w:val="04A0" w:firstRow="1" w:lastRow="0" w:firstColumn="1" w:lastColumn="0" w:noHBand="0" w:noVBand="1"/>
                      </w:tblPr>
                      <w:tblGrid>
                        <w:gridCol w:w="8922"/>
                      </w:tblGrid>
                      <w:tr w:rsidR="0062503C" w:rsidRPr="007B7A3A" w14:paraId="2776E9D1" w14:textId="77777777" w:rsidTr="00472819">
                        <w:trPr>
                          <w:trHeight w:val="3547"/>
                        </w:trPr>
                        <w:tc>
                          <w:tcPr>
                            <w:tcW w:w="8820" w:type="dxa"/>
                          </w:tcPr>
                          <w:p w14:paraId="52E4E0E2" w14:textId="77777777" w:rsidR="0062503C" w:rsidRPr="007B7A3A" w:rsidRDefault="0062503C" w:rsidP="00766313">
                            <w:pPr>
                              <w:pStyle w:val="Title"/>
                              <w:rPr>
                                <w:color w:val="000000"/>
                              </w:rPr>
                            </w:pPr>
                            <w:bookmarkStart w:id="3" w:name="Cover1" w:colFirst="0" w:colLast="1"/>
                            <w:bookmarkStart w:id="4" w:name="CoverTable1"/>
                            <w:r>
                              <w:rPr>
                                <w:color w:val="000000"/>
                              </w:rPr>
                              <w:t>Utilization of AVL/GPS Technology Case Study: Utah Department of Transportation</w:t>
                            </w:r>
                            <w:r w:rsidRPr="007B7A3A" w:rsidDel="002565D3">
                              <w:rPr>
                                <w:color w:val="000000"/>
                              </w:rPr>
                              <w:t xml:space="preserve"> </w:t>
                            </w:r>
                          </w:p>
                          <w:p w14:paraId="31942E58" w14:textId="77777777" w:rsidR="0062503C" w:rsidRPr="00472819" w:rsidRDefault="0062503C"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1CC2C38F" w14:textId="77777777" w:rsidR="0062503C" w:rsidRPr="007B7A3A" w:rsidRDefault="0062503C"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6D4F367" w14:textId="77777777" w:rsidR="0062503C" w:rsidRPr="007B7A3A" w:rsidRDefault="0062503C" w:rsidP="00E7679A">
                            <w:pPr>
                              <w:rPr>
                                <w:color w:val="000000"/>
                              </w:rPr>
                            </w:pPr>
                          </w:p>
                          <w:p w14:paraId="628AA7EF" w14:textId="77777777" w:rsidR="0062503C" w:rsidRPr="007B7A3A" w:rsidRDefault="0062503C" w:rsidP="00F83749">
                            <w:pPr>
                              <w:pStyle w:val="Subtitleheading"/>
                              <w:rPr>
                                <w:color w:val="000000"/>
                              </w:rPr>
                            </w:pPr>
                            <w:r>
                              <w:rPr>
                                <w:noProof/>
                              </w:rPr>
                              <w:drawing>
                                <wp:inline distT="0" distB="0" distL="0" distR="0" wp14:anchorId="15A569F7" wp14:editId="05DEF83C">
                                  <wp:extent cx="3291840" cy="2468880"/>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5.JPG"/>
                                          <pic:cNvPicPr/>
                                        </pic:nvPicPr>
                                        <pic:blipFill>
                                          <a:blip r:embed="rId8">
                                            <a:extLst>
                                              <a:ext uri="{28A0092B-C50C-407E-A947-70E740481C1C}">
                                                <a14:useLocalDpi xmlns:a14="http://schemas.microsoft.com/office/drawing/2010/main" val="0"/>
                                              </a:ext>
                                            </a:extLst>
                                          </a:blip>
                                          <a:stretch>
                                            <a:fillRect/>
                                          </a:stretch>
                                        </pic:blipFill>
                                        <pic:spPr>
                                          <a:xfrm>
                                            <a:off x="0" y="0"/>
                                            <a:ext cx="3291840" cy="2468880"/>
                                          </a:xfrm>
                                          <a:prstGeom prst="rect">
                                            <a:avLst/>
                                          </a:prstGeom>
                                        </pic:spPr>
                                      </pic:pic>
                                    </a:graphicData>
                                  </a:graphic>
                                </wp:inline>
                              </w:drawing>
                            </w: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7C595CDA" w14:textId="77777777" w:rsidR="0062503C" w:rsidRPr="007B7A3A" w:rsidRDefault="0062503C" w:rsidP="00347538">
                            <w:pPr>
                              <w:pStyle w:val="Subtitle"/>
                              <w:rPr>
                                <w:rFonts w:asciiTheme="minorHAnsi" w:hAnsiTheme="minorHAnsi" w:cstheme="minorHAnsi"/>
                                <w:color w:val="000000"/>
                              </w:rPr>
                            </w:pPr>
                            <w:r w:rsidRPr="007B7A3A">
                              <w:rPr>
                                <w:rFonts w:asciiTheme="minorHAnsi" w:hAnsiTheme="minorHAnsi" w:cstheme="minorHAnsi"/>
                                <w:color w:val="000000"/>
                              </w:rPr>
                              <w:fldChar w:fldCharType="begin"/>
                            </w:r>
                            <w:r w:rsidRPr="007B7A3A">
                              <w:rPr>
                                <w:rFonts w:asciiTheme="minorHAnsi" w:hAnsiTheme="minorHAnsi" w:cstheme="minorHAnsi"/>
                                <w:color w:val="000000"/>
                              </w:rPr>
                              <w:instrText xml:space="preserve"> DOCPROPERTY  TenderStage \* MERGEFORMAT </w:instrText>
                            </w:r>
                            <w:r w:rsidRPr="007B7A3A">
                              <w:rPr>
                                <w:rFonts w:asciiTheme="minorHAnsi" w:hAnsiTheme="minorHAnsi" w:cstheme="minorHAnsi"/>
                                <w:color w:val="000000"/>
                              </w:rPr>
                              <w:fldChar w:fldCharType="end"/>
                            </w:r>
                          </w:p>
                          <w:p w14:paraId="0B4C2005" w14:textId="77777777" w:rsidR="0062503C" w:rsidRPr="007B7A3A" w:rsidRDefault="0062503C" w:rsidP="00BA5047">
                            <w:pPr>
                              <w:rPr>
                                <w:color w:val="000000"/>
                              </w:rPr>
                            </w:pPr>
                          </w:p>
                          <w:p w14:paraId="02750702" w14:textId="77777777" w:rsidR="0062503C" w:rsidRPr="007B7A3A" w:rsidRDefault="0062503C"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5E9A8B20" w14:textId="77777777" w:rsidR="0062503C" w:rsidRPr="007B7A3A" w:rsidRDefault="0062503C" w:rsidP="00BA5047">
                            <w:pPr>
                              <w:pStyle w:val="Coverfooter"/>
                              <w:rPr>
                                <w:color w:val="000000"/>
                              </w:rPr>
                            </w:pPr>
                          </w:p>
                          <w:p w14:paraId="69D83BB1" w14:textId="587D67A2" w:rsidR="0062503C" w:rsidRPr="007B7A3A" w:rsidRDefault="00A4524E" w:rsidP="00E32297">
                            <w:pPr>
                              <w:pStyle w:val="Coverfooter"/>
                              <w:rPr>
                                <w:color w:val="000000"/>
                              </w:rPr>
                            </w:pPr>
                            <w:r>
                              <w:rPr>
                                <w:color w:val="000000"/>
                                <w:sz w:val="24"/>
                              </w:rPr>
                              <w:t>May</w:t>
                            </w:r>
                            <w:r w:rsidR="0062503C">
                              <w:rPr>
                                <w:color w:val="000000"/>
                                <w:sz w:val="24"/>
                              </w:rPr>
                              <w:t xml:space="preserve"> 15, 2018</w:t>
                            </w:r>
                          </w:p>
                        </w:tc>
                      </w:tr>
                      <w:bookmarkEnd w:id="3"/>
                      <w:bookmarkEnd w:id="4"/>
                    </w:tbl>
                    <w:p w14:paraId="17F4BBB6" w14:textId="77777777" w:rsidR="0062503C" w:rsidRDefault="0062503C" w:rsidP="00213392"/>
                  </w:txbxContent>
                </v:textbox>
                <w10:wrap anchorx="margin" anchory="page"/>
              </v:shape>
            </w:pict>
          </mc:Fallback>
        </mc:AlternateContent>
      </w:r>
      <w:r w:rsidR="007B7A3A">
        <w:rPr>
          <w:noProof/>
        </w:rPr>
        <w:drawing>
          <wp:anchor distT="0" distB="0" distL="114300" distR="114300" simplePos="0" relativeHeight="251656192" behindDoc="0" locked="0" layoutInCell="1" allowOverlap="1" wp14:anchorId="67594815" wp14:editId="672F358D">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55168" behindDoc="0" locked="0" layoutInCell="0" allowOverlap="1" wp14:anchorId="19265FF4" wp14:editId="703BE589">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p w14:paraId="6E1EEF7C" w14:textId="29338E28" w:rsidR="0062503C" w:rsidRPr="00F74319" w:rsidRDefault="0062503C" w:rsidP="00F83749">
                            <w:pPr>
                              <w:pStyle w:val="Subtitleheading"/>
                              <w:rPr>
                                <w:b/>
                                <w:sz w:val="36"/>
                                <w:szCs w:val="36"/>
                              </w:rPr>
                            </w:pP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265FF4" id="CoverAdditionalCompany" o:spid="_x0000_s1027" type="#_x0000_t202" style="position:absolute;margin-left:0;margin-top:28.45pt;width:337.4pt;height:15.9pt;z-index:251655168;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p w14:paraId="6E1EEF7C" w14:textId="29338E28" w:rsidR="0062503C" w:rsidRPr="00F74319" w:rsidRDefault="0062503C" w:rsidP="00F83749">
                      <w:pPr>
                        <w:pStyle w:val="Subtitleheading"/>
                        <w:rPr>
                          <w:b/>
                          <w:sz w:val="36"/>
                          <w:szCs w:val="36"/>
                        </w:rPr>
                      </w:pPr>
                    </w:p>
                  </w:txbxContent>
                </v:textbox>
                <w10:wrap anchory="page"/>
              </v:shape>
            </w:pict>
          </mc:Fallback>
        </mc:AlternateContent>
      </w:r>
      <w:r w:rsidR="00606621">
        <w:rPr>
          <w:noProof/>
        </w:rPr>
        <mc:AlternateContent>
          <mc:Choice Requires="wps">
            <w:drawing>
              <wp:anchor distT="0" distB="0" distL="114300" distR="114300" simplePos="0" relativeHeight="251652096" behindDoc="0" locked="0" layoutInCell="0" allowOverlap="1" wp14:anchorId="44E1A710" wp14:editId="1FD2F90A">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62503C" w:rsidRPr="007B7A3A" w14:paraId="164F04A9" w14:textId="77777777" w:rsidTr="00606621">
                              <w:trPr>
                                <w:trHeight w:val="1554"/>
                              </w:trPr>
                              <w:tc>
                                <w:tcPr>
                                  <w:tcW w:w="2635" w:type="dxa"/>
                                  <w:vAlign w:val="bottom"/>
                                </w:tcPr>
                                <w:bookmarkStart w:id="5" w:name="Cover3" w:colFirst="0" w:colLast="2"/>
                                <w:bookmarkStart w:id="6" w:name="CoverTable2"/>
                                <w:p w14:paraId="4325341A" w14:textId="77777777" w:rsidR="0062503C" w:rsidRPr="007B7A3A" w:rsidRDefault="0062503C"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054C999F" w14:textId="77777777" w:rsidR="0062503C" w:rsidRPr="007B7A3A" w:rsidRDefault="0062503C"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66AE29DF" w14:textId="77777777" w:rsidR="0062503C" w:rsidRPr="007B7A3A" w:rsidRDefault="0062503C"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42894A4B" w14:textId="77777777" w:rsidR="0062503C" w:rsidRPr="007B7A3A" w:rsidRDefault="0062503C" w:rsidP="008A19FD">
                                  <w:pPr>
                                    <w:pStyle w:val="Coverfooter"/>
                                    <w:rPr>
                                      <w:color w:val="000000"/>
                                    </w:rPr>
                                  </w:pPr>
                                </w:p>
                                <w:p w14:paraId="27F409DF" w14:textId="77777777" w:rsidR="0062503C" w:rsidRPr="007B7A3A" w:rsidRDefault="0062503C" w:rsidP="008A19FD">
                                  <w:pPr>
                                    <w:pStyle w:val="Coverfooter"/>
                                    <w:rPr>
                                      <w:color w:val="000000"/>
                                    </w:rPr>
                                  </w:pPr>
                                </w:p>
                                <w:p w14:paraId="582B75B2" w14:textId="77777777" w:rsidR="0062503C" w:rsidRPr="007B7A3A" w:rsidRDefault="0062503C" w:rsidP="008A19FD">
                                  <w:pPr>
                                    <w:pStyle w:val="Coverfooter"/>
                                    <w:rPr>
                                      <w:color w:val="000000"/>
                                    </w:rPr>
                                  </w:pPr>
                                </w:p>
                              </w:tc>
                            </w:tr>
                            <w:bookmarkEnd w:id="5"/>
                            <w:bookmarkEnd w:id="6"/>
                          </w:tbl>
                          <w:p w14:paraId="70727672" w14:textId="77777777" w:rsidR="0062503C" w:rsidRDefault="0062503C"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1A710" id="CoverFooterBox" o:spid="_x0000_s1028" type="#_x0000_t202" style="position:absolute;margin-left:0;margin-top:0;width:468pt;height:106.65pt;z-index:251652096;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62503C" w:rsidRPr="007B7A3A" w14:paraId="164F04A9" w14:textId="77777777" w:rsidTr="00606621">
                        <w:trPr>
                          <w:trHeight w:val="1554"/>
                        </w:trPr>
                        <w:tc>
                          <w:tcPr>
                            <w:tcW w:w="2635" w:type="dxa"/>
                            <w:vAlign w:val="bottom"/>
                          </w:tcPr>
                          <w:bookmarkStart w:id="7" w:name="Cover3" w:colFirst="0" w:colLast="2"/>
                          <w:bookmarkStart w:id="8" w:name="CoverTable2"/>
                          <w:p w14:paraId="4325341A" w14:textId="77777777" w:rsidR="0062503C" w:rsidRPr="007B7A3A" w:rsidRDefault="0062503C"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054C999F" w14:textId="77777777" w:rsidR="0062503C" w:rsidRPr="007B7A3A" w:rsidRDefault="0062503C"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66AE29DF" w14:textId="77777777" w:rsidR="0062503C" w:rsidRPr="007B7A3A" w:rsidRDefault="0062503C"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42894A4B" w14:textId="77777777" w:rsidR="0062503C" w:rsidRPr="007B7A3A" w:rsidRDefault="0062503C" w:rsidP="008A19FD">
                            <w:pPr>
                              <w:pStyle w:val="Coverfooter"/>
                              <w:rPr>
                                <w:color w:val="000000"/>
                              </w:rPr>
                            </w:pPr>
                          </w:p>
                          <w:p w14:paraId="27F409DF" w14:textId="77777777" w:rsidR="0062503C" w:rsidRPr="007B7A3A" w:rsidRDefault="0062503C" w:rsidP="008A19FD">
                            <w:pPr>
                              <w:pStyle w:val="Coverfooter"/>
                              <w:rPr>
                                <w:color w:val="000000"/>
                              </w:rPr>
                            </w:pPr>
                          </w:p>
                          <w:p w14:paraId="582B75B2" w14:textId="77777777" w:rsidR="0062503C" w:rsidRPr="007B7A3A" w:rsidRDefault="0062503C" w:rsidP="008A19FD">
                            <w:pPr>
                              <w:pStyle w:val="Coverfooter"/>
                              <w:rPr>
                                <w:color w:val="000000"/>
                              </w:rPr>
                            </w:pPr>
                          </w:p>
                        </w:tc>
                      </w:tr>
                      <w:bookmarkEnd w:id="7"/>
                      <w:bookmarkEnd w:id="8"/>
                    </w:tbl>
                    <w:p w14:paraId="70727672" w14:textId="77777777" w:rsidR="0062503C" w:rsidRDefault="0062503C" w:rsidP="00DA79BC"/>
                  </w:txbxContent>
                </v:textbox>
                <w10:wrap anchory="page"/>
              </v:shape>
            </w:pict>
          </mc:Fallback>
        </mc:AlternateContent>
      </w:r>
    </w:p>
    <w:p w14:paraId="11690E8B" w14:textId="77777777" w:rsidR="00756C68" w:rsidRDefault="00756C68" w:rsidP="00756C68">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756C68" w:rsidRPr="004906B7" w14:paraId="46101882" w14:textId="77777777" w:rsidTr="002565D3">
        <w:trPr>
          <w:trHeight w:val="20"/>
        </w:trPr>
        <w:tc>
          <w:tcPr>
            <w:tcW w:w="2500" w:type="dxa"/>
            <w:tcBorders>
              <w:top w:val="single" w:sz="4" w:space="0" w:color="000000"/>
              <w:left w:val="single" w:sz="4" w:space="0" w:color="000000"/>
              <w:bottom w:val="single" w:sz="4" w:space="0" w:color="000000"/>
              <w:right w:val="single" w:sz="4" w:space="0" w:color="000000"/>
            </w:tcBorders>
          </w:tcPr>
          <w:p w14:paraId="065F9DAD" w14:textId="77777777" w:rsidR="005639FD" w:rsidRDefault="00756C68" w:rsidP="002565D3">
            <w:pPr>
              <w:pStyle w:val="TableParagraph"/>
              <w:ind w:left="115" w:right="652"/>
              <w:rPr>
                <w:rFonts w:ascii="Times New Roman"/>
                <w:sz w:val="20"/>
              </w:rPr>
            </w:pPr>
            <w:r w:rsidRPr="004906B7">
              <w:rPr>
                <w:rFonts w:ascii="Times New Roman"/>
                <w:sz w:val="20"/>
              </w:rPr>
              <w:t xml:space="preserve">1. Report No. </w:t>
            </w:r>
          </w:p>
          <w:p w14:paraId="1D30ABA6" w14:textId="77777777" w:rsidR="00756C68" w:rsidRPr="004906B7" w:rsidRDefault="005639FD" w:rsidP="002565D3">
            <w:pPr>
              <w:pStyle w:val="TableParagraph"/>
              <w:ind w:left="115" w:right="652"/>
              <w:rPr>
                <w:rFonts w:ascii="Times New Roman" w:eastAsia="Times New Roman" w:hAnsi="Times New Roman" w:cs="Times New Roman"/>
                <w:sz w:val="20"/>
                <w:szCs w:val="20"/>
              </w:rPr>
            </w:pPr>
            <w:r>
              <w:rPr>
                <w:rFonts w:ascii="Times New Roman"/>
                <w:sz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14:paraId="6F35C2D0"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14:paraId="7C7F98A6"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756C68" w:rsidRPr="004906B7" w14:paraId="19CBC883" w14:textId="77777777" w:rsidTr="002565D3">
        <w:trPr>
          <w:trHeight w:val="20"/>
        </w:trPr>
        <w:tc>
          <w:tcPr>
            <w:tcW w:w="5290" w:type="dxa"/>
            <w:gridSpan w:val="4"/>
            <w:vMerge w:val="restart"/>
            <w:tcBorders>
              <w:top w:val="single" w:sz="4" w:space="0" w:color="000000"/>
              <w:left w:val="single" w:sz="4" w:space="0" w:color="000000"/>
              <w:right w:val="single" w:sz="4" w:space="0" w:color="000000"/>
            </w:tcBorders>
          </w:tcPr>
          <w:p w14:paraId="728904F8"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14:paraId="0D90A4D1" w14:textId="77777777" w:rsidR="00756C68" w:rsidRPr="00B44C7C" w:rsidRDefault="002565D3" w:rsidP="002565D3">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 Technology Case Study: Utah Department of Transportation</w:t>
            </w:r>
            <w:r w:rsidR="00756C68">
              <w:rPr>
                <w:rFonts w:ascii="Times New Roman" w:eastAsia="Times New Roman" w:hAnsi="Times New Roman" w:cs="Times New Roman"/>
                <w:sz w:val="20"/>
                <w:szCs w:val="20"/>
              </w:rPr>
              <w:t xml:space="preserve"> </w:t>
            </w:r>
          </w:p>
        </w:tc>
        <w:tc>
          <w:tcPr>
            <w:tcW w:w="4250" w:type="dxa"/>
            <w:gridSpan w:val="3"/>
            <w:tcBorders>
              <w:top w:val="single" w:sz="4" w:space="0" w:color="000000"/>
              <w:left w:val="single" w:sz="4" w:space="0" w:color="000000"/>
              <w:bottom w:val="single" w:sz="4" w:space="0" w:color="000000"/>
              <w:right w:val="single" w:sz="4" w:space="0" w:color="000000"/>
            </w:tcBorders>
          </w:tcPr>
          <w:p w14:paraId="010FB02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14:paraId="51E6AEC6" w14:textId="15437914" w:rsidR="00756C68" w:rsidRPr="004906B7" w:rsidRDefault="00D048DE" w:rsidP="002565D3">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May 15, 2018</w:t>
            </w:r>
          </w:p>
        </w:tc>
      </w:tr>
      <w:tr w:rsidR="00756C68" w:rsidRPr="004906B7" w14:paraId="5ABFD148" w14:textId="77777777" w:rsidTr="002565D3">
        <w:trPr>
          <w:trHeight w:val="20"/>
        </w:trPr>
        <w:tc>
          <w:tcPr>
            <w:tcW w:w="5290" w:type="dxa"/>
            <w:gridSpan w:val="4"/>
            <w:vMerge/>
            <w:tcBorders>
              <w:left w:val="single" w:sz="4" w:space="0" w:color="000000"/>
              <w:bottom w:val="single" w:sz="4" w:space="0" w:color="000000"/>
              <w:right w:val="single" w:sz="4" w:space="0" w:color="000000"/>
            </w:tcBorders>
          </w:tcPr>
          <w:p w14:paraId="39D7FBB8" w14:textId="77777777" w:rsidR="00756C68" w:rsidRPr="004906B7" w:rsidRDefault="00756C68" w:rsidP="002565D3"/>
        </w:tc>
        <w:tc>
          <w:tcPr>
            <w:tcW w:w="4250" w:type="dxa"/>
            <w:gridSpan w:val="3"/>
            <w:tcBorders>
              <w:top w:val="single" w:sz="4" w:space="0" w:color="000000"/>
              <w:left w:val="single" w:sz="4" w:space="0" w:color="000000"/>
              <w:bottom w:val="single" w:sz="4" w:space="0" w:color="000000"/>
              <w:right w:val="single" w:sz="4" w:space="0" w:color="000000"/>
            </w:tcBorders>
          </w:tcPr>
          <w:p w14:paraId="2DE0892D" w14:textId="77777777" w:rsidR="00756C68" w:rsidRDefault="00756C68" w:rsidP="002565D3">
            <w:pPr>
              <w:pStyle w:val="TableParagraph"/>
              <w:ind w:left="115"/>
              <w:rPr>
                <w:rFonts w:ascii="Times New Roman"/>
                <w:sz w:val="20"/>
              </w:rPr>
            </w:pPr>
            <w:r w:rsidRPr="004906B7">
              <w:rPr>
                <w:rFonts w:ascii="Times New Roman"/>
                <w:sz w:val="20"/>
              </w:rPr>
              <w:t>6. Performing Organization Code:</w:t>
            </w:r>
          </w:p>
          <w:p w14:paraId="19FB5A31"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756C68" w:rsidRPr="004906B7" w14:paraId="5FC81BC1" w14:textId="77777777" w:rsidTr="002565D3">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14:paraId="0BCC9BF0"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7. Author(s)</w:t>
            </w:r>
          </w:p>
          <w:p w14:paraId="4387056D" w14:textId="77777777" w:rsidR="00756C68" w:rsidRDefault="00756C68" w:rsidP="002565D3">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p w14:paraId="2DE80C20" w14:textId="77777777" w:rsidR="005639FD" w:rsidRPr="004906B7" w:rsidRDefault="005639FD" w:rsidP="002565D3">
            <w:pPr>
              <w:pStyle w:val="TableParagraph"/>
              <w:ind w:left="115" w:right="90"/>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3A26062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756C68" w:rsidRPr="004906B7" w14:paraId="7B69A586" w14:textId="77777777" w:rsidTr="002565D3">
        <w:trPr>
          <w:trHeight w:val="20"/>
        </w:trPr>
        <w:tc>
          <w:tcPr>
            <w:tcW w:w="5290" w:type="dxa"/>
            <w:gridSpan w:val="4"/>
            <w:vMerge w:val="restart"/>
            <w:tcBorders>
              <w:top w:val="single" w:sz="4" w:space="0" w:color="000000"/>
              <w:left w:val="single" w:sz="4" w:space="0" w:color="000000"/>
              <w:right w:val="single" w:sz="4" w:space="0" w:color="000000"/>
            </w:tcBorders>
          </w:tcPr>
          <w:p w14:paraId="1ADD9D6C" w14:textId="77777777" w:rsidR="00756C68" w:rsidRDefault="00756C68" w:rsidP="002565D3">
            <w:pPr>
              <w:pStyle w:val="TableParagraph"/>
              <w:ind w:left="115" w:right="540"/>
              <w:rPr>
                <w:rFonts w:ascii="Times New Roman"/>
                <w:sz w:val="20"/>
              </w:rPr>
            </w:pPr>
            <w:r w:rsidRPr="004906B7">
              <w:rPr>
                <w:rFonts w:ascii="Times New Roman"/>
                <w:sz w:val="20"/>
              </w:rPr>
              <w:t xml:space="preserve">9. Performing Organization Name and Address </w:t>
            </w:r>
          </w:p>
          <w:p w14:paraId="42ECF7B3" w14:textId="77777777" w:rsidR="00756C68" w:rsidRPr="00BE0CDA" w:rsidRDefault="00756C68" w:rsidP="002565D3">
            <w:pPr>
              <w:pStyle w:val="TableParagraph"/>
              <w:ind w:left="115" w:right="540"/>
              <w:rPr>
                <w:rFonts w:ascii="Times New Roman"/>
                <w:sz w:val="20"/>
              </w:rPr>
            </w:pPr>
            <w:r w:rsidRPr="00BE0CDA">
              <w:rPr>
                <w:rFonts w:ascii="Times New Roman"/>
                <w:sz w:val="20"/>
              </w:rPr>
              <w:t>AECOM</w:t>
            </w:r>
          </w:p>
          <w:p w14:paraId="17E7621A" w14:textId="77777777" w:rsidR="00756C68" w:rsidRPr="00BE0CDA" w:rsidRDefault="00756C68" w:rsidP="002565D3">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14:paraId="22AB2B48" w14:textId="77777777" w:rsidR="00756C68" w:rsidRDefault="00756C68" w:rsidP="002565D3">
            <w:pPr>
              <w:pStyle w:val="TableParagraph"/>
              <w:ind w:left="115" w:right="540"/>
              <w:rPr>
                <w:rFonts w:ascii="Times New Roman"/>
                <w:sz w:val="20"/>
              </w:rPr>
            </w:pPr>
            <w:r w:rsidRPr="00BE0CDA">
              <w:rPr>
                <w:rFonts w:ascii="Times New Roman"/>
                <w:sz w:val="20"/>
              </w:rPr>
              <w:t>Minneapolis, MN 55402</w:t>
            </w:r>
          </w:p>
          <w:p w14:paraId="1BA8269A" w14:textId="77777777" w:rsidR="005639FD" w:rsidRPr="00BE0CDA" w:rsidRDefault="005639FD" w:rsidP="002565D3">
            <w:pPr>
              <w:pStyle w:val="TableParagraph"/>
              <w:ind w:left="115" w:right="540"/>
              <w:rPr>
                <w:rFonts w:ascii="Times New Roman"/>
                <w:sz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1CDD9353"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756C68" w:rsidRPr="004906B7" w14:paraId="22451169" w14:textId="77777777" w:rsidTr="002565D3">
        <w:trPr>
          <w:trHeight w:val="20"/>
        </w:trPr>
        <w:tc>
          <w:tcPr>
            <w:tcW w:w="5290" w:type="dxa"/>
            <w:gridSpan w:val="4"/>
            <w:vMerge/>
            <w:tcBorders>
              <w:left w:val="single" w:sz="4" w:space="0" w:color="000000"/>
              <w:bottom w:val="single" w:sz="4" w:space="0" w:color="000000"/>
              <w:right w:val="single" w:sz="4" w:space="0" w:color="000000"/>
            </w:tcBorders>
          </w:tcPr>
          <w:p w14:paraId="1F0005BC" w14:textId="77777777" w:rsidR="00756C68" w:rsidRPr="004906B7" w:rsidRDefault="00756C68" w:rsidP="002565D3"/>
        </w:tc>
        <w:tc>
          <w:tcPr>
            <w:tcW w:w="4250" w:type="dxa"/>
            <w:gridSpan w:val="3"/>
            <w:tcBorders>
              <w:top w:val="single" w:sz="4" w:space="0" w:color="000000"/>
              <w:left w:val="single" w:sz="4" w:space="0" w:color="000000"/>
              <w:bottom w:val="single" w:sz="4" w:space="0" w:color="000000"/>
              <w:right w:val="single" w:sz="4" w:space="0" w:color="000000"/>
            </w:tcBorders>
          </w:tcPr>
          <w:p w14:paraId="5EE8C11B"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756C68" w:rsidRPr="004906B7" w14:paraId="67B93D09" w14:textId="77777777" w:rsidTr="002565D3">
        <w:trPr>
          <w:trHeight w:val="20"/>
        </w:trPr>
        <w:tc>
          <w:tcPr>
            <w:tcW w:w="5290" w:type="dxa"/>
            <w:gridSpan w:val="4"/>
            <w:vMerge w:val="restart"/>
            <w:tcBorders>
              <w:top w:val="single" w:sz="4" w:space="0" w:color="000000"/>
              <w:left w:val="single" w:sz="4" w:space="0" w:color="000000"/>
              <w:right w:val="single" w:sz="4" w:space="0" w:color="000000"/>
            </w:tcBorders>
          </w:tcPr>
          <w:p w14:paraId="4EB9B280" w14:textId="77777777" w:rsidR="00756C68" w:rsidRDefault="00756C68" w:rsidP="002565D3">
            <w:pPr>
              <w:pStyle w:val="TableParagraph"/>
              <w:ind w:left="115" w:right="360"/>
              <w:rPr>
                <w:rFonts w:ascii="Times New Roman"/>
                <w:sz w:val="20"/>
              </w:rPr>
            </w:pPr>
            <w:r w:rsidRPr="004906B7">
              <w:rPr>
                <w:rFonts w:ascii="Times New Roman"/>
                <w:sz w:val="20"/>
              </w:rPr>
              <w:t xml:space="preserve">12. Sponsoring Agency Name and Address </w:t>
            </w:r>
          </w:p>
          <w:p w14:paraId="4501ABAC" w14:textId="77777777" w:rsidR="00756C68" w:rsidRDefault="002565D3" w:rsidP="002565D3">
            <w:pPr>
              <w:pStyle w:val="TableParagraph"/>
              <w:ind w:left="115"/>
              <w:rPr>
                <w:rFonts w:ascii="Times New Roman"/>
                <w:sz w:val="20"/>
              </w:rPr>
            </w:pPr>
            <w:r>
              <w:rPr>
                <w:rFonts w:ascii="Times New Roman"/>
                <w:sz w:val="20"/>
              </w:rPr>
              <w:t>Clear Roads Pooled Fund Study</w:t>
            </w:r>
          </w:p>
          <w:p w14:paraId="6C23B0C9" w14:textId="77777777" w:rsidR="002565D3" w:rsidRPr="002565D3" w:rsidRDefault="002565D3" w:rsidP="002565D3">
            <w:pPr>
              <w:pStyle w:val="TableParagraph"/>
              <w:ind w:left="115"/>
              <w:rPr>
                <w:rFonts w:ascii="Times New Roman"/>
                <w:sz w:val="20"/>
              </w:rPr>
            </w:pPr>
            <w:r w:rsidRPr="002565D3">
              <w:rPr>
                <w:rFonts w:ascii="Times New Roman"/>
                <w:sz w:val="20"/>
              </w:rPr>
              <w:t>Lead State: Minnesota Department of Transportation</w:t>
            </w:r>
          </w:p>
          <w:p w14:paraId="3041FDEA" w14:textId="77777777" w:rsidR="002565D3" w:rsidRPr="002565D3" w:rsidRDefault="002565D3" w:rsidP="002565D3">
            <w:pPr>
              <w:pStyle w:val="TableParagraph"/>
              <w:ind w:left="115"/>
              <w:rPr>
                <w:rFonts w:ascii="Times New Roman"/>
                <w:sz w:val="20"/>
              </w:rPr>
            </w:pPr>
            <w:r w:rsidRPr="002565D3">
              <w:rPr>
                <w:rFonts w:ascii="Times New Roman"/>
                <w:sz w:val="20"/>
              </w:rPr>
              <w:t>Research Services Section</w:t>
            </w:r>
          </w:p>
          <w:p w14:paraId="6EB6CD40" w14:textId="77777777" w:rsidR="002565D3" w:rsidRPr="002565D3" w:rsidRDefault="002565D3" w:rsidP="002565D3">
            <w:pPr>
              <w:pStyle w:val="TableParagraph"/>
              <w:ind w:left="115"/>
              <w:rPr>
                <w:rFonts w:ascii="Times New Roman"/>
                <w:sz w:val="20"/>
              </w:rPr>
            </w:pPr>
            <w:r w:rsidRPr="002565D3">
              <w:rPr>
                <w:rFonts w:ascii="Times New Roman"/>
                <w:sz w:val="20"/>
              </w:rPr>
              <w:t>395 John Ireland Boulevard, MS 330</w:t>
            </w:r>
          </w:p>
          <w:p w14:paraId="75ED08E2" w14:textId="77777777" w:rsidR="002565D3" w:rsidRDefault="002565D3" w:rsidP="002565D3">
            <w:pPr>
              <w:pStyle w:val="TableParagraph"/>
              <w:ind w:left="115"/>
              <w:rPr>
                <w:rFonts w:ascii="Times New Roman"/>
                <w:sz w:val="20"/>
              </w:rPr>
            </w:pPr>
            <w:r w:rsidRPr="002565D3">
              <w:rPr>
                <w:rFonts w:ascii="Times New Roman"/>
                <w:sz w:val="20"/>
              </w:rPr>
              <w:t>St. Paul, MN 55155</w:t>
            </w:r>
          </w:p>
          <w:p w14:paraId="217AB107" w14:textId="77777777" w:rsidR="005639FD" w:rsidRPr="004906B7" w:rsidRDefault="005639FD" w:rsidP="002565D3">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7AE614CF" w14:textId="77777777" w:rsidR="00756C68" w:rsidRPr="004906B7" w:rsidRDefault="00756C68" w:rsidP="002565D3">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756C68" w:rsidRPr="004906B7" w14:paraId="2E6644F0" w14:textId="77777777" w:rsidTr="002565D3">
        <w:trPr>
          <w:trHeight w:val="20"/>
        </w:trPr>
        <w:tc>
          <w:tcPr>
            <w:tcW w:w="5290" w:type="dxa"/>
            <w:gridSpan w:val="4"/>
            <w:vMerge/>
            <w:tcBorders>
              <w:left w:val="single" w:sz="4" w:space="0" w:color="000000"/>
              <w:bottom w:val="single" w:sz="4" w:space="0" w:color="000000"/>
              <w:right w:val="single" w:sz="4" w:space="0" w:color="000000"/>
            </w:tcBorders>
          </w:tcPr>
          <w:p w14:paraId="48677B94" w14:textId="77777777" w:rsidR="00756C68" w:rsidRPr="004906B7" w:rsidRDefault="00756C68" w:rsidP="002565D3"/>
        </w:tc>
        <w:tc>
          <w:tcPr>
            <w:tcW w:w="4250" w:type="dxa"/>
            <w:gridSpan w:val="3"/>
            <w:tcBorders>
              <w:top w:val="single" w:sz="4" w:space="0" w:color="000000"/>
              <w:left w:val="single" w:sz="4" w:space="0" w:color="000000"/>
              <w:bottom w:val="single" w:sz="4" w:space="0" w:color="000000"/>
              <w:right w:val="single" w:sz="4" w:space="0" w:color="000000"/>
            </w:tcBorders>
          </w:tcPr>
          <w:p w14:paraId="44FCB987" w14:textId="77777777" w:rsidR="00756C68" w:rsidRPr="004906B7" w:rsidRDefault="00756C68" w:rsidP="002565D3">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756C68" w:rsidRPr="004906B7" w14:paraId="515907DA" w14:textId="77777777" w:rsidTr="002565D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246F7D50" w14:textId="77777777" w:rsidR="00756C68" w:rsidRDefault="00756C68" w:rsidP="002565D3">
            <w:pPr>
              <w:pStyle w:val="TableParagraph"/>
              <w:ind w:left="115"/>
              <w:rPr>
                <w:rFonts w:ascii="Times New Roman"/>
                <w:sz w:val="20"/>
              </w:rPr>
            </w:pPr>
            <w:r w:rsidRPr="004906B7">
              <w:rPr>
                <w:rFonts w:ascii="Times New Roman"/>
                <w:sz w:val="20"/>
              </w:rPr>
              <w:t>15. Supplementary Notes</w:t>
            </w:r>
          </w:p>
          <w:p w14:paraId="64271C89" w14:textId="77777777" w:rsidR="00756C68" w:rsidRDefault="002565D3" w:rsidP="002565D3">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0" w:history="1">
              <w:r w:rsidR="005639FD"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14:paraId="4B7E8FA2" w14:textId="77777777" w:rsidR="005639FD" w:rsidRPr="004906B7" w:rsidRDefault="005639FD" w:rsidP="002565D3">
            <w:pPr>
              <w:pStyle w:val="TableParagraph"/>
              <w:ind w:left="115"/>
              <w:rPr>
                <w:rFonts w:ascii="Times New Roman" w:eastAsia="Times New Roman" w:hAnsi="Times New Roman" w:cs="Times New Roman"/>
                <w:sz w:val="20"/>
                <w:szCs w:val="20"/>
              </w:rPr>
            </w:pPr>
          </w:p>
        </w:tc>
      </w:tr>
      <w:tr w:rsidR="00756C68" w:rsidRPr="004906B7" w14:paraId="1DB2711C" w14:textId="77777777" w:rsidTr="002565D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5F8F1368" w14:textId="77777777" w:rsidR="00756C68" w:rsidRPr="004906B7" w:rsidRDefault="00756C68" w:rsidP="002565D3">
            <w:pPr>
              <w:pStyle w:val="TableParagraph"/>
              <w:ind w:left="85"/>
              <w:rPr>
                <w:rFonts w:ascii="Times New Roman" w:eastAsia="Times New Roman" w:hAnsi="Times New Roman" w:cs="Times New Roman"/>
                <w:sz w:val="20"/>
                <w:szCs w:val="20"/>
              </w:rPr>
            </w:pPr>
            <w:r w:rsidRPr="004906B7">
              <w:rPr>
                <w:rFonts w:ascii="Times New Roman"/>
                <w:sz w:val="20"/>
              </w:rPr>
              <w:t>16. Abstract</w:t>
            </w:r>
          </w:p>
          <w:p w14:paraId="0EE85520" w14:textId="77777777" w:rsidR="00756C68" w:rsidRDefault="002565D3" w:rsidP="002565D3">
            <w:pPr>
              <w:pStyle w:val="TableParagraph"/>
              <w:ind w:left="115" w:right="223"/>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w:t>
            </w:r>
            <w:r w:rsidR="00766313">
              <w:rPr>
                <w:rFonts w:ascii="Times New Roman" w:eastAsia="Times New Roman" w:hAnsi="Times New Roman" w:cs="Times New Roman"/>
                <w:sz w:val="20"/>
                <w:szCs w:val="20"/>
              </w:rPr>
              <w:t xml:space="preserve"> </w:t>
            </w:r>
            <w:r w:rsidRPr="002565D3">
              <w:rPr>
                <w:rFonts w:ascii="Times New Roman" w:eastAsia="Times New Roman" w:hAnsi="Times New Roman" w:cs="Times New Roman"/>
                <w:sz w:val="20"/>
                <w:szCs w:val="20"/>
              </w:rPr>
              <w:t>smart uses of methods, techniques, technologies, equipment and materials becomes essential.</w:t>
            </w:r>
            <w:r w:rsidR="00766313">
              <w:rPr>
                <w:rFonts w:ascii="Times New Roman" w:eastAsia="Times New Roman" w:hAnsi="Times New Roman" w:cs="Times New Roman"/>
                <w:sz w:val="20"/>
                <w:szCs w:val="20"/>
              </w:rPr>
              <w:t xml:space="preserve"> </w:t>
            </w:r>
            <w:r w:rsidRPr="002565D3">
              <w:rPr>
                <w:rFonts w:ascii="Times New Roman" w:eastAsia="Times New Roman" w:hAnsi="Times New Roman" w:cs="Times New Roman"/>
                <w:sz w:val="20"/>
                <w:szCs w:val="20"/>
              </w:rPr>
              <w:t>Among various winter maintenance technologies, automated vehicle location (AVL) and global positioning systems (GPS) have been widely used</w:t>
            </w:r>
            <w:r w:rsidR="00766313">
              <w:rPr>
                <w:rFonts w:ascii="Times New Roman" w:eastAsia="Times New Roman" w:hAnsi="Times New Roman" w:cs="Times New Roman"/>
                <w:sz w:val="20"/>
                <w:szCs w:val="20"/>
              </w:rPr>
              <w:t xml:space="preserve"> </w:t>
            </w:r>
            <w:r w:rsidRPr="002565D3">
              <w:rPr>
                <w:rFonts w:ascii="Times New Roman" w:eastAsia="Times New Roman" w:hAnsi="Times New Roman" w:cs="Times New Roman"/>
                <w:sz w:val="20"/>
                <w:szCs w:val="20"/>
              </w:rPr>
              <w:t>by transportation agencies to monitor vehicle locations and equipment operational status for winter road maintenance operations.</w:t>
            </w:r>
          </w:p>
          <w:p w14:paraId="02166606" w14:textId="77777777" w:rsidR="00756C68" w:rsidRDefault="00756C68" w:rsidP="002565D3">
            <w:pPr>
              <w:pStyle w:val="TableParagraph"/>
              <w:ind w:left="115" w:right="223"/>
              <w:rPr>
                <w:rFonts w:ascii="Times New Roman" w:eastAsia="Times New Roman" w:hAnsi="Times New Roman" w:cs="Times New Roman"/>
                <w:sz w:val="20"/>
                <w:szCs w:val="20"/>
              </w:rPr>
            </w:pPr>
          </w:p>
          <w:p w14:paraId="3054ACE7" w14:textId="77777777" w:rsidR="00766313" w:rsidRDefault="00766313" w:rsidP="002565D3">
            <w:pPr>
              <w:pStyle w:val="TableParagraph"/>
              <w:ind w:left="115" w:right="223"/>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This document is one of the six case studies conducted for the Clear Roads project entitled </w:t>
            </w:r>
            <w:r w:rsidRPr="00521465">
              <w:rPr>
                <w:rFonts w:ascii="Times New Roman" w:eastAsia="Times New Roman" w:hAnsi="Times New Roman" w:cs="Times New Roman"/>
                <w:i/>
                <w:sz w:val="20"/>
                <w:szCs w:val="20"/>
              </w:rPr>
              <w:t>Utilization of AVL/GPS</w:t>
            </w:r>
            <w:r w:rsidR="006A0049">
              <w:rPr>
                <w:rFonts w:ascii="Times New Roman" w:eastAsia="Times New Roman" w:hAnsi="Times New Roman" w:cs="Times New Roman"/>
                <w:i/>
                <w:sz w:val="20"/>
                <w:szCs w:val="20"/>
              </w:rPr>
              <w:t xml:space="preserve"> Technology</w:t>
            </w:r>
            <w:r w:rsidRPr="00521465">
              <w:rPr>
                <w:rFonts w:ascii="Times New Roman" w:eastAsia="Times New Roman" w:hAnsi="Times New Roman" w:cs="Times New Roman"/>
                <w:i/>
                <w:sz w:val="20"/>
                <w:szCs w:val="20"/>
              </w:rPr>
              <w:t>: Case Studies</w:t>
            </w:r>
            <w:r>
              <w:rPr>
                <w:rFonts w:ascii="Times New Roman" w:eastAsia="Times New Roman" w:hAnsi="Times New Roman" w:cs="Times New Roman"/>
                <w:sz w:val="20"/>
                <w:szCs w:val="20"/>
              </w:rPr>
              <w:t xml:space="preserve">.  This case study report </w:t>
            </w:r>
            <w:r w:rsidRPr="00766313">
              <w:rPr>
                <w:rFonts w:ascii="Times New Roman" w:eastAsia="Times New Roman" w:hAnsi="Times New Roman" w:cs="Times New Roman"/>
                <w:sz w:val="20"/>
                <w:szCs w:val="20"/>
              </w:rPr>
              <w:t xml:space="preserve">summarizes </w:t>
            </w:r>
            <w:r>
              <w:rPr>
                <w:rFonts w:ascii="Times New Roman" w:eastAsia="Times New Roman" w:hAnsi="Times New Roman" w:cs="Times New Roman"/>
                <w:sz w:val="20"/>
                <w:szCs w:val="20"/>
              </w:rPr>
              <w:t>Utah Department of Transportation’s</w:t>
            </w:r>
            <w:r w:rsidRPr="00766313">
              <w:rPr>
                <w:rFonts w:ascii="Times New Roman" w:eastAsia="Times New Roman" w:hAnsi="Times New Roman" w:cs="Times New Roman"/>
                <w:sz w:val="20"/>
                <w:szCs w:val="20"/>
              </w:rPr>
              <w:t xml:space="preserve"> experiences and lessons learned in using AVL/GPS technologies for winter maintenance.</w:t>
            </w:r>
            <w:r>
              <w:rPr>
                <w:rFonts w:ascii="Times New Roman" w:eastAsia="Times New Roman" w:hAnsi="Times New Roman" w:cs="Times New Roman"/>
                <w:sz w:val="20"/>
                <w:szCs w:val="20"/>
              </w:rPr>
              <w:t xml:space="preserve"> The</w:t>
            </w:r>
            <w:r w:rsidRPr="00766313">
              <w:rPr>
                <w:rFonts w:ascii="Times New Roman" w:eastAsia="Times New Roman" w:hAnsi="Times New Roman" w:cs="Times New Roman"/>
                <w:sz w:val="20"/>
                <w:szCs w:val="20"/>
              </w:rPr>
              <w:t xml:space="preserve"> case stud</w:t>
            </w:r>
            <w:r>
              <w:rPr>
                <w:rFonts w:ascii="Times New Roman" w:eastAsia="Times New Roman" w:hAnsi="Times New Roman" w:cs="Times New Roman"/>
                <w:sz w:val="20"/>
                <w:szCs w:val="20"/>
              </w:rPr>
              <w:t>y</w:t>
            </w:r>
            <w:r w:rsidRPr="00766313">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took</w:t>
            </w:r>
            <w:r w:rsidRPr="00766313">
              <w:rPr>
                <w:rFonts w:ascii="Times New Roman" w:eastAsia="Times New Roman" w:hAnsi="Times New Roman" w:cs="Times New Roman"/>
                <w:sz w:val="20"/>
                <w:szCs w:val="20"/>
              </w:rPr>
              <w:t xml:space="preserve"> a broad view, examining agencies’ decision-making processes; implementation steps; difficulties and lessons learned; and documented benefits and costs for different tiers of AVL/GPS implementation</w:t>
            </w:r>
            <w:r>
              <w:rPr>
                <w:rFonts w:ascii="Times New Roman" w:eastAsia="Times New Roman" w:hAnsi="Times New Roman" w:cs="Times New Roman"/>
                <w:sz w:val="20"/>
                <w:szCs w:val="20"/>
              </w:rPr>
              <w:t>.</w:t>
            </w:r>
          </w:p>
          <w:p w14:paraId="3B79E0A7" w14:textId="77777777" w:rsidR="00E32297" w:rsidRDefault="00E32297" w:rsidP="002565D3">
            <w:pPr>
              <w:pStyle w:val="TableParagraph"/>
              <w:ind w:left="115" w:right="223"/>
              <w:rPr>
                <w:rFonts w:ascii="Times New Roman" w:eastAsia="Times New Roman" w:hAnsi="Times New Roman" w:cs="Times New Roman"/>
                <w:sz w:val="20"/>
                <w:szCs w:val="20"/>
              </w:rPr>
            </w:pPr>
          </w:p>
          <w:p w14:paraId="4DAC4321" w14:textId="77777777" w:rsidR="00E32297" w:rsidRDefault="00E32297" w:rsidP="002565D3">
            <w:pPr>
              <w:pStyle w:val="TableParagraph"/>
              <w:ind w:left="115" w:right="223"/>
              <w:rPr>
                <w:rFonts w:ascii="Times New Roman" w:eastAsia="Times New Roman" w:hAnsi="Times New Roman" w:cs="Times New Roman"/>
                <w:sz w:val="20"/>
                <w:szCs w:val="20"/>
              </w:rPr>
            </w:pPr>
          </w:p>
          <w:p w14:paraId="6498285F" w14:textId="77777777" w:rsidR="00E32297" w:rsidRDefault="00E32297" w:rsidP="002565D3">
            <w:pPr>
              <w:pStyle w:val="TableParagraph"/>
              <w:ind w:left="115" w:right="223"/>
              <w:rPr>
                <w:rFonts w:ascii="Times New Roman" w:eastAsia="Times New Roman" w:hAnsi="Times New Roman" w:cs="Times New Roman"/>
                <w:sz w:val="20"/>
                <w:szCs w:val="20"/>
              </w:rPr>
            </w:pPr>
          </w:p>
          <w:p w14:paraId="3C51A71E" w14:textId="77777777" w:rsidR="00E32297" w:rsidRDefault="00E32297" w:rsidP="002565D3">
            <w:pPr>
              <w:pStyle w:val="TableParagraph"/>
              <w:ind w:left="115" w:right="223"/>
              <w:rPr>
                <w:rFonts w:ascii="Times New Roman" w:eastAsia="Times New Roman" w:hAnsi="Times New Roman" w:cs="Times New Roman"/>
                <w:sz w:val="20"/>
                <w:szCs w:val="20"/>
              </w:rPr>
            </w:pPr>
          </w:p>
          <w:p w14:paraId="2385053D" w14:textId="77777777" w:rsidR="00E32297" w:rsidRDefault="00E32297" w:rsidP="002565D3">
            <w:pPr>
              <w:pStyle w:val="TableParagraph"/>
              <w:ind w:left="115" w:right="223"/>
              <w:rPr>
                <w:rFonts w:ascii="Times New Roman" w:eastAsia="Times New Roman" w:hAnsi="Times New Roman" w:cs="Times New Roman"/>
                <w:sz w:val="20"/>
                <w:szCs w:val="20"/>
              </w:rPr>
            </w:pPr>
          </w:p>
          <w:p w14:paraId="4126B8BF" w14:textId="77777777" w:rsidR="00E32297" w:rsidRDefault="00E32297" w:rsidP="002565D3">
            <w:pPr>
              <w:pStyle w:val="TableParagraph"/>
              <w:ind w:left="115" w:right="223"/>
              <w:rPr>
                <w:rFonts w:ascii="Times New Roman" w:eastAsia="Times New Roman" w:hAnsi="Times New Roman" w:cs="Times New Roman"/>
                <w:sz w:val="20"/>
                <w:szCs w:val="20"/>
              </w:rPr>
            </w:pPr>
          </w:p>
          <w:p w14:paraId="058A4B16" w14:textId="77777777" w:rsidR="00E32297" w:rsidRDefault="00E32297" w:rsidP="002565D3">
            <w:pPr>
              <w:pStyle w:val="TableParagraph"/>
              <w:ind w:left="115" w:right="223"/>
              <w:rPr>
                <w:rFonts w:ascii="Times New Roman" w:eastAsia="Times New Roman" w:hAnsi="Times New Roman" w:cs="Times New Roman"/>
                <w:sz w:val="20"/>
                <w:szCs w:val="20"/>
              </w:rPr>
            </w:pPr>
          </w:p>
          <w:p w14:paraId="256F3A59" w14:textId="77777777" w:rsidR="00E32297" w:rsidRDefault="00E32297" w:rsidP="002565D3">
            <w:pPr>
              <w:pStyle w:val="TableParagraph"/>
              <w:ind w:left="115" w:right="223"/>
              <w:rPr>
                <w:rFonts w:ascii="Times New Roman" w:eastAsia="Times New Roman" w:hAnsi="Times New Roman" w:cs="Times New Roman"/>
                <w:sz w:val="20"/>
                <w:szCs w:val="20"/>
              </w:rPr>
            </w:pPr>
          </w:p>
          <w:p w14:paraId="371E3A61" w14:textId="77777777" w:rsidR="00756C68" w:rsidRPr="004906B7" w:rsidRDefault="00756C68" w:rsidP="002565D3">
            <w:pPr>
              <w:pStyle w:val="TableParagraph"/>
              <w:ind w:left="115" w:right="223"/>
              <w:rPr>
                <w:rFonts w:ascii="Times New Roman" w:eastAsia="Times New Roman" w:hAnsi="Times New Roman" w:cs="Times New Roman"/>
                <w:sz w:val="20"/>
                <w:szCs w:val="20"/>
              </w:rPr>
            </w:pPr>
          </w:p>
        </w:tc>
      </w:tr>
      <w:tr w:rsidR="00756C68" w:rsidRPr="004906B7" w14:paraId="5978EF03" w14:textId="77777777" w:rsidTr="002565D3">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14:paraId="61A9F8CA"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14:paraId="50BA515F" w14:textId="77777777" w:rsidR="00756C68" w:rsidRPr="004906B7" w:rsidRDefault="00756C68" w:rsidP="002565D3">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14:paraId="16D08A3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14:paraId="59545978" w14:textId="77777777" w:rsidR="00756C68" w:rsidRPr="004906B7" w:rsidRDefault="00756C68" w:rsidP="002565D3">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14:paraId="13F92E7B" w14:textId="77777777" w:rsidR="00756C68" w:rsidRPr="004906B7" w:rsidRDefault="00756C68" w:rsidP="002565D3">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756C68" w:rsidRPr="004906B7" w14:paraId="35477A5D" w14:textId="77777777" w:rsidTr="002565D3">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14:paraId="0F762720" w14:textId="77777777" w:rsidR="00756C68" w:rsidRPr="004906B7" w:rsidRDefault="00756C68" w:rsidP="002565D3">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14:paraId="42C7B2B8" w14:textId="77777777" w:rsidR="00756C68" w:rsidRPr="004906B7" w:rsidRDefault="00756C68" w:rsidP="002565D3">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02200A40" w14:textId="77777777" w:rsidR="00756C68" w:rsidRDefault="00756C68" w:rsidP="002565D3">
            <w:pPr>
              <w:pStyle w:val="TableParagraph"/>
              <w:ind w:left="115" w:right="205"/>
              <w:rPr>
                <w:rFonts w:ascii="Times New Roman"/>
                <w:sz w:val="20"/>
              </w:rPr>
            </w:pPr>
            <w:r w:rsidRPr="004906B7">
              <w:rPr>
                <w:rFonts w:ascii="Times New Roman"/>
                <w:sz w:val="20"/>
              </w:rPr>
              <w:t>21. No. of Pages</w:t>
            </w:r>
          </w:p>
          <w:p w14:paraId="2235DEB7" w14:textId="3A06141E" w:rsidR="00756C68" w:rsidRPr="004906B7" w:rsidRDefault="005A5043" w:rsidP="002565D3">
            <w:pPr>
              <w:pStyle w:val="TableParagraph"/>
              <w:ind w:left="115" w:right="2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w:t>
            </w:r>
          </w:p>
        </w:tc>
        <w:tc>
          <w:tcPr>
            <w:tcW w:w="1530" w:type="dxa"/>
            <w:tcBorders>
              <w:top w:val="single" w:sz="4" w:space="0" w:color="000000"/>
              <w:left w:val="single" w:sz="4" w:space="0" w:color="000000"/>
              <w:bottom w:val="single" w:sz="4" w:space="0" w:color="000000"/>
              <w:right w:val="single" w:sz="4" w:space="0" w:color="000000"/>
            </w:tcBorders>
          </w:tcPr>
          <w:p w14:paraId="07ADE56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14:paraId="122E0D9E" w14:textId="77777777" w:rsidR="000D13AF" w:rsidRDefault="000D13AF">
      <w:pPr>
        <w:tabs>
          <w:tab w:val="clear" w:pos="284"/>
        </w:tabs>
        <w:spacing w:line="240" w:lineRule="auto"/>
      </w:pPr>
      <w:r>
        <w:br w:type="page"/>
      </w:r>
    </w:p>
    <w:p w14:paraId="0BCD12FC" w14:textId="77777777" w:rsidR="003964F2" w:rsidRDefault="003964F2" w:rsidP="003964F2">
      <w:pPr>
        <w:pStyle w:val="TOCHeading"/>
        <w:rPr>
          <w:noProof/>
        </w:rPr>
      </w:pPr>
      <w:bookmarkStart w:id="9" w:name="Text_Contents"/>
      <w:bookmarkStart w:id="10" w:name="TOC"/>
      <w:r>
        <w:rPr>
          <w:noProof/>
        </w:rPr>
        <w:lastRenderedPageBreak/>
        <w:t>Table of Contents</w:t>
      </w:r>
      <w:bookmarkEnd w:id="9"/>
    </w:p>
    <w:p w14:paraId="349509DC" w14:textId="77777777" w:rsidR="007B25ED"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7B25ED">
        <w:rPr>
          <w:noProof/>
        </w:rPr>
        <w:t>1.</w:t>
      </w:r>
      <w:r w:rsidR="007B25ED">
        <w:rPr>
          <w:rFonts w:asciiTheme="minorHAnsi" w:eastAsiaTheme="minorEastAsia" w:hAnsiTheme="minorHAnsi"/>
          <w:noProof/>
          <w:kern w:val="0"/>
          <w:sz w:val="22"/>
          <w:szCs w:val="22"/>
        </w:rPr>
        <w:tab/>
      </w:r>
      <w:r w:rsidR="007B25ED">
        <w:rPr>
          <w:noProof/>
        </w:rPr>
        <w:t>Overview of Utah DOT Winter Maintenance Operations</w:t>
      </w:r>
      <w:r w:rsidR="007B25ED">
        <w:rPr>
          <w:noProof/>
          <w:webHidden/>
        </w:rPr>
        <w:tab/>
      </w:r>
      <w:r w:rsidR="007B25ED">
        <w:rPr>
          <w:noProof/>
          <w:webHidden/>
        </w:rPr>
        <w:fldChar w:fldCharType="begin"/>
      </w:r>
      <w:r w:rsidR="007B25ED">
        <w:rPr>
          <w:noProof/>
          <w:webHidden/>
        </w:rPr>
        <w:instrText xml:space="preserve"> PAGEREF _Toc513817672 \h </w:instrText>
      </w:r>
      <w:r w:rsidR="007B25ED">
        <w:rPr>
          <w:noProof/>
          <w:webHidden/>
        </w:rPr>
      </w:r>
      <w:r w:rsidR="007B25ED">
        <w:rPr>
          <w:noProof/>
          <w:webHidden/>
        </w:rPr>
        <w:fldChar w:fldCharType="separate"/>
      </w:r>
      <w:r w:rsidR="00CA2F39">
        <w:rPr>
          <w:noProof/>
          <w:webHidden/>
        </w:rPr>
        <w:t>1</w:t>
      </w:r>
      <w:r w:rsidR="007B25ED">
        <w:rPr>
          <w:noProof/>
          <w:webHidden/>
        </w:rPr>
        <w:fldChar w:fldCharType="end"/>
      </w:r>
    </w:p>
    <w:p w14:paraId="54A81530" w14:textId="77777777" w:rsidR="007B25ED" w:rsidRDefault="007B25ED">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_Toc513817673 \h </w:instrText>
      </w:r>
      <w:r>
        <w:rPr>
          <w:noProof/>
          <w:webHidden/>
        </w:rPr>
      </w:r>
      <w:r>
        <w:rPr>
          <w:noProof/>
          <w:webHidden/>
        </w:rPr>
        <w:fldChar w:fldCharType="separate"/>
      </w:r>
      <w:r w:rsidR="00CA2F39">
        <w:rPr>
          <w:noProof/>
          <w:webHidden/>
        </w:rPr>
        <w:t>1</w:t>
      </w:r>
      <w:r>
        <w:rPr>
          <w:noProof/>
          <w:webHidden/>
        </w:rPr>
        <w:fldChar w:fldCharType="end"/>
      </w:r>
    </w:p>
    <w:p w14:paraId="4F41AB3A" w14:textId="77777777" w:rsidR="007B25ED" w:rsidRDefault="007B25ED">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_Toc513817674 \h </w:instrText>
      </w:r>
      <w:r>
        <w:rPr>
          <w:noProof/>
          <w:webHidden/>
        </w:rPr>
      </w:r>
      <w:r>
        <w:rPr>
          <w:noProof/>
          <w:webHidden/>
        </w:rPr>
        <w:fldChar w:fldCharType="separate"/>
      </w:r>
      <w:r w:rsidR="00CA2F39">
        <w:rPr>
          <w:noProof/>
          <w:webHidden/>
        </w:rPr>
        <w:t>1</w:t>
      </w:r>
      <w:r>
        <w:rPr>
          <w:noProof/>
          <w:webHidden/>
        </w:rPr>
        <w:fldChar w:fldCharType="end"/>
      </w:r>
    </w:p>
    <w:p w14:paraId="2552B347" w14:textId="77777777" w:rsidR="007B25ED" w:rsidRDefault="007B25ED">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_Toc513817675 \h </w:instrText>
      </w:r>
      <w:r>
        <w:rPr>
          <w:noProof/>
          <w:webHidden/>
        </w:rPr>
      </w:r>
      <w:r>
        <w:rPr>
          <w:noProof/>
          <w:webHidden/>
        </w:rPr>
        <w:fldChar w:fldCharType="separate"/>
      </w:r>
      <w:r w:rsidR="00CA2F39">
        <w:rPr>
          <w:noProof/>
          <w:webHidden/>
        </w:rPr>
        <w:t>3</w:t>
      </w:r>
      <w:r>
        <w:rPr>
          <w:noProof/>
          <w:webHidden/>
        </w:rPr>
        <w:fldChar w:fldCharType="end"/>
      </w:r>
    </w:p>
    <w:p w14:paraId="70B47126" w14:textId="77777777" w:rsidR="007B25ED" w:rsidRDefault="007B25ED">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_Toc513817676 \h </w:instrText>
      </w:r>
      <w:r>
        <w:rPr>
          <w:noProof/>
          <w:webHidden/>
        </w:rPr>
      </w:r>
      <w:r>
        <w:rPr>
          <w:noProof/>
          <w:webHidden/>
        </w:rPr>
        <w:fldChar w:fldCharType="separate"/>
      </w:r>
      <w:r w:rsidR="00CA2F39">
        <w:rPr>
          <w:noProof/>
          <w:webHidden/>
        </w:rPr>
        <w:t>4</w:t>
      </w:r>
      <w:r>
        <w:rPr>
          <w:noProof/>
          <w:webHidden/>
        </w:rPr>
        <w:fldChar w:fldCharType="end"/>
      </w:r>
    </w:p>
    <w:p w14:paraId="5565AE26" w14:textId="77777777" w:rsidR="007B25ED" w:rsidRDefault="007B25ED">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_Toc513817677 \h </w:instrText>
      </w:r>
      <w:r>
        <w:rPr>
          <w:noProof/>
          <w:webHidden/>
        </w:rPr>
      </w:r>
      <w:r>
        <w:rPr>
          <w:noProof/>
          <w:webHidden/>
        </w:rPr>
        <w:fldChar w:fldCharType="separate"/>
      </w:r>
      <w:r w:rsidR="00CA2F39">
        <w:rPr>
          <w:noProof/>
          <w:webHidden/>
        </w:rPr>
        <w:t>4</w:t>
      </w:r>
      <w:r>
        <w:rPr>
          <w:noProof/>
          <w:webHidden/>
        </w:rPr>
        <w:fldChar w:fldCharType="end"/>
      </w:r>
    </w:p>
    <w:p w14:paraId="38D6BEA6" w14:textId="77777777" w:rsidR="007B25ED" w:rsidRDefault="007B25ED">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_Toc513817678 \h </w:instrText>
      </w:r>
      <w:r>
        <w:rPr>
          <w:noProof/>
          <w:webHidden/>
        </w:rPr>
      </w:r>
      <w:r>
        <w:rPr>
          <w:noProof/>
          <w:webHidden/>
        </w:rPr>
        <w:fldChar w:fldCharType="separate"/>
      </w:r>
      <w:r w:rsidR="00CA2F39">
        <w:rPr>
          <w:noProof/>
          <w:webHidden/>
        </w:rPr>
        <w:t>4</w:t>
      </w:r>
      <w:r>
        <w:rPr>
          <w:noProof/>
          <w:webHidden/>
        </w:rPr>
        <w:fldChar w:fldCharType="end"/>
      </w:r>
    </w:p>
    <w:p w14:paraId="215CADCA" w14:textId="77777777" w:rsidR="007B25ED" w:rsidRDefault="007B25ED">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_Toc513817679 \h </w:instrText>
      </w:r>
      <w:r>
        <w:rPr>
          <w:noProof/>
          <w:webHidden/>
        </w:rPr>
      </w:r>
      <w:r>
        <w:rPr>
          <w:noProof/>
          <w:webHidden/>
        </w:rPr>
        <w:fldChar w:fldCharType="separate"/>
      </w:r>
      <w:r w:rsidR="00CA2F39">
        <w:rPr>
          <w:noProof/>
          <w:webHidden/>
        </w:rPr>
        <w:t>4</w:t>
      </w:r>
      <w:r>
        <w:rPr>
          <w:noProof/>
          <w:webHidden/>
        </w:rPr>
        <w:fldChar w:fldCharType="end"/>
      </w:r>
    </w:p>
    <w:p w14:paraId="7B83DCCB" w14:textId="77777777" w:rsidR="007B25ED" w:rsidRDefault="007B25ED">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_Toc513817680 \h </w:instrText>
      </w:r>
      <w:r>
        <w:rPr>
          <w:noProof/>
          <w:webHidden/>
        </w:rPr>
      </w:r>
      <w:r>
        <w:rPr>
          <w:noProof/>
          <w:webHidden/>
        </w:rPr>
        <w:fldChar w:fldCharType="separate"/>
      </w:r>
      <w:r w:rsidR="00CA2F39">
        <w:rPr>
          <w:noProof/>
          <w:webHidden/>
        </w:rPr>
        <w:t>5</w:t>
      </w:r>
      <w:r>
        <w:rPr>
          <w:noProof/>
          <w:webHidden/>
        </w:rPr>
        <w:fldChar w:fldCharType="end"/>
      </w:r>
    </w:p>
    <w:p w14:paraId="0CBA63B7" w14:textId="77777777" w:rsidR="007B25ED" w:rsidRDefault="007B25ED">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_Toc513817681 \h </w:instrText>
      </w:r>
      <w:r>
        <w:rPr>
          <w:noProof/>
          <w:webHidden/>
        </w:rPr>
      </w:r>
      <w:r>
        <w:rPr>
          <w:noProof/>
          <w:webHidden/>
        </w:rPr>
        <w:fldChar w:fldCharType="separate"/>
      </w:r>
      <w:r w:rsidR="00CA2F39">
        <w:rPr>
          <w:noProof/>
          <w:webHidden/>
        </w:rPr>
        <w:t>5</w:t>
      </w:r>
      <w:r>
        <w:rPr>
          <w:noProof/>
          <w:webHidden/>
        </w:rPr>
        <w:fldChar w:fldCharType="end"/>
      </w:r>
    </w:p>
    <w:p w14:paraId="659022A5" w14:textId="77777777" w:rsidR="007B25ED" w:rsidRDefault="007B25ED">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w:t>
      </w:r>
      <w:r>
        <w:rPr>
          <w:noProof/>
          <w:webHidden/>
        </w:rPr>
        <w:tab/>
      </w:r>
      <w:r>
        <w:rPr>
          <w:noProof/>
          <w:webHidden/>
        </w:rPr>
        <w:fldChar w:fldCharType="begin"/>
      </w:r>
      <w:r>
        <w:rPr>
          <w:noProof/>
          <w:webHidden/>
        </w:rPr>
        <w:instrText xml:space="preserve"> PAGEREF _Toc513817682 \h </w:instrText>
      </w:r>
      <w:r>
        <w:rPr>
          <w:noProof/>
          <w:webHidden/>
        </w:rPr>
      </w:r>
      <w:r>
        <w:rPr>
          <w:noProof/>
          <w:webHidden/>
        </w:rPr>
        <w:fldChar w:fldCharType="separate"/>
      </w:r>
      <w:r w:rsidR="00CA2F39">
        <w:rPr>
          <w:noProof/>
          <w:webHidden/>
        </w:rPr>
        <w:t>7</w:t>
      </w:r>
      <w:r>
        <w:rPr>
          <w:noProof/>
          <w:webHidden/>
        </w:rPr>
        <w:fldChar w:fldCharType="end"/>
      </w:r>
    </w:p>
    <w:p w14:paraId="658DF280" w14:textId="77777777" w:rsidR="007B25ED" w:rsidRDefault="007B25ED">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Additional Software Interfaces</w:t>
      </w:r>
      <w:r>
        <w:rPr>
          <w:noProof/>
          <w:webHidden/>
        </w:rPr>
        <w:tab/>
      </w:r>
      <w:r>
        <w:rPr>
          <w:noProof/>
          <w:webHidden/>
        </w:rPr>
        <w:fldChar w:fldCharType="begin"/>
      </w:r>
      <w:r>
        <w:rPr>
          <w:noProof/>
          <w:webHidden/>
        </w:rPr>
        <w:instrText xml:space="preserve"> PAGEREF _Toc513817683 \h </w:instrText>
      </w:r>
      <w:r>
        <w:rPr>
          <w:noProof/>
          <w:webHidden/>
        </w:rPr>
      </w:r>
      <w:r>
        <w:rPr>
          <w:noProof/>
          <w:webHidden/>
        </w:rPr>
        <w:fldChar w:fldCharType="separate"/>
      </w:r>
      <w:r w:rsidR="00CA2F39">
        <w:rPr>
          <w:noProof/>
          <w:webHidden/>
        </w:rPr>
        <w:t>8</w:t>
      </w:r>
      <w:r>
        <w:rPr>
          <w:noProof/>
          <w:webHidden/>
        </w:rPr>
        <w:fldChar w:fldCharType="end"/>
      </w:r>
    </w:p>
    <w:p w14:paraId="119CFB2F" w14:textId="77777777" w:rsidR="007B25ED" w:rsidRDefault="007B25ED">
      <w:pPr>
        <w:pStyle w:val="TOC2"/>
        <w:tabs>
          <w:tab w:val="left" w:pos="1134"/>
        </w:tabs>
        <w:rPr>
          <w:rFonts w:eastAsiaTheme="minorEastAsia"/>
          <w:noProof/>
          <w:kern w:val="0"/>
          <w:sz w:val="22"/>
          <w:szCs w:val="22"/>
        </w:rPr>
      </w:pPr>
      <w:r>
        <w:rPr>
          <w:noProof/>
        </w:rPr>
        <w:t>3.4</w:t>
      </w:r>
      <w:r>
        <w:rPr>
          <w:rFonts w:eastAsiaTheme="minorEastAsia"/>
          <w:noProof/>
          <w:kern w:val="0"/>
          <w:sz w:val="22"/>
          <w:szCs w:val="22"/>
        </w:rPr>
        <w:tab/>
      </w:r>
      <w:r>
        <w:rPr>
          <w:noProof/>
        </w:rPr>
        <w:t>Vehicle-to-Center Communications</w:t>
      </w:r>
      <w:r>
        <w:rPr>
          <w:noProof/>
          <w:webHidden/>
        </w:rPr>
        <w:tab/>
      </w:r>
      <w:r>
        <w:rPr>
          <w:noProof/>
          <w:webHidden/>
        </w:rPr>
        <w:fldChar w:fldCharType="begin"/>
      </w:r>
      <w:r>
        <w:rPr>
          <w:noProof/>
          <w:webHidden/>
        </w:rPr>
        <w:instrText xml:space="preserve"> PAGEREF _Toc513817684 \h </w:instrText>
      </w:r>
      <w:r>
        <w:rPr>
          <w:noProof/>
          <w:webHidden/>
        </w:rPr>
      </w:r>
      <w:r>
        <w:rPr>
          <w:noProof/>
          <w:webHidden/>
        </w:rPr>
        <w:fldChar w:fldCharType="separate"/>
      </w:r>
      <w:r w:rsidR="00CA2F39">
        <w:rPr>
          <w:noProof/>
          <w:webHidden/>
        </w:rPr>
        <w:t>10</w:t>
      </w:r>
      <w:r>
        <w:rPr>
          <w:noProof/>
          <w:webHidden/>
        </w:rPr>
        <w:fldChar w:fldCharType="end"/>
      </w:r>
    </w:p>
    <w:p w14:paraId="4E5CF604" w14:textId="77777777" w:rsidR="007B25ED" w:rsidRDefault="007B25ED">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Decision Making Process</w:t>
      </w:r>
      <w:r>
        <w:rPr>
          <w:noProof/>
          <w:webHidden/>
        </w:rPr>
        <w:tab/>
      </w:r>
      <w:r>
        <w:rPr>
          <w:noProof/>
          <w:webHidden/>
        </w:rPr>
        <w:fldChar w:fldCharType="begin"/>
      </w:r>
      <w:r>
        <w:rPr>
          <w:noProof/>
          <w:webHidden/>
        </w:rPr>
        <w:instrText xml:space="preserve"> PAGEREF _Toc513817685 \h </w:instrText>
      </w:r>
      <w:r>
        <w:rPr>
          <w:noProof/>
          <w:webHidden/>
        </w:rPr>
      </w:r>
      <w:r>
        <w:rPr>
          <w:noProof/>
          <w:webHidden/>
        </w:rPr>
        <w:fldChar w:fldCharType="separate"/>
      </w:r>
      <w:r w:rsidR="00CA2F39">
        <w:rPr>
          <w:noProof/>
          <w:webHidden/>
        </w:rPr>
        <w:t>10</w:t>
      </w:r>
      <w:r>
        <w:rPr>
          <w:noProof/>
          <w:webHidden/>
        </w:rPr>
        <w:fldChar w:fldCharType="end"/>
      </w:r>
    </w:p>
    <w:p w14:paraId="5F56DD47" w14:textId="77777777" w:rsidR="007B25ED" w:rsidRDefault="007B25ED">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_Toc513817686 \h </w:instrText>
      </w:r>
      <w:r>
        <w:rPr>
          <w:noProof/>
          <w:webHidden/>
        </w:rPr>
      </w:r>
      <w:r>
        <w:rPr>
          <w:noProof/>
          <w:webHidden/>
        </w:rPr>
        <w:fldChar w:fldCharType="separate"/>
      </w:r>
      <w:r w:rsidR="00CA2F39">
        <w:rPr>
          <w:noProof/>
          <w:webHidden/>
        </w:rPr>
        <w:t>10</w:t>
      </w:r>
      <w:r>
        <w:rPr>
          <w:noProof/>
          <w:webHidden/>
        </w:rPr>
        <w:fldChar w:fldCharType="end"/>
      </w:r>
    </w:p>
    <w:p w14:paraId="2273E73A" w14:textId="77777777" w:rsidR="007B25ED" w:rsidRDefault="007B25ED">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_Toc513817687 \h </w:instrText>
      </w:r>
      <w:r>
        <w:rPr>
          <w:noProof/>
          <w:webHidden/>
        </w:rPr>
      </w:r>
      <w:r>
        <w:rPr>
          <w:noProof/>
          <w:webHidden/>
        </w:rPr>
        <w:fldChar w:fldCharType="separate"/>
      </w:r>
      <w:r w:rsidR="00CA2F39">
        <w:rPr>
          <w:noProof/>
          <w:webHidden/>
        </w:rPr>
        <w:t>11</w:t>
      </w:r>
      <w:r>
        <w:rPr>
          <w:noProof/>
          <w:webHidden/>
        </w:rPr>
        <w:fldChar w:fldCharType="end"/>
      </w:r>
    </w:p>
    <w:p w14:paraId="537A6E44" w14:textId="77777777" w:rsidR="007B25ED" w:rsidRDefault="007B25ED">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_Toc513817688 \h </w:instrText>
      </w:r>
      <w:r>
        <w:rPr>
          <w:noProof/>
          <w:webHidden/>
        </w:rPr>
      </w:r>
      <w:r>
        <w:rPr>
          <w:noProof/>
          <w:webHidden/>
        </w:rPr>
        <w:fldChar w:fldCharType="separate"/>
      </w:r>
      <w:r w:rsidR="00CA2F39">
        <w:rPr>
          <w:noProof/>
          <w:webHidden/>
        </w:rPr>
        <w:t>11</w:t>
      </w:r>
      <w:r>
        <w:rPr>
          <w:noProof/>
          <w:webHidden/>
        </w:rPr>
        <w:fldChar w:fldCharType="end"/>
      </w:r>
    </w:p>
    <w:p w14:paraId="1AE50A83" w14:textId="77777777" w:rsidR="007B25ED" w:rsidRDefault="007B25ED">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_Toc513817689 \h </w:instrText>
      </w:r>
      <w:r>
        <w:rPr>
          <w:noProof/>
          <w:webHidden/>
        </w:rPr>
      </w:r>
      <w:r>
        <w:rPr>
          <w:noProof/>
          <w:webHidden/>
        </w:rPr>
        <w:fldChar w:fldCharType="separate"/>
      </w:r>
      <w:r w:rsidR="00CA2F39">
        <w:rPr>
          <w:noProof/>
          <w:webHidden/>
        </w:rPr>
        <w:t>11</w:t>
      </w:r>
      <w:r>
        <w:rPr>
          <w:noProof/>
          <w:webHidden/>
        </w:rPr>
        <w:fldChar w:fldCharType="end"/>
      </w:r>
    </w:p>
    <w:p w14:paraId="5FD0F4F7" w14:textId="77777777" w:rsidR="007B25ED" w:rsidRDefault="007B25ED">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_Toc513817690 \h </w:instrText>
      </w:r>
      <w:r>
        <w:rPr>
          <w:noProof/>
          <w:webHidden/>
        </w:rPr>
      </w:r>
      <w:r>
        <w:rPr>
          <w:noProof/>
          <w:webHidden/>
        </w:rPr>
        <w:fldChar w:fldCharType="separate"/>
      </w:r>
      <w:r w:rsidR="00CA2F39">
        <w:rPr>
          <w:noProof/>
          <w:webHidden/>
        </w:rPr>
        <w:t>11</w:t>
      </w:r>
      <w:r>
        <w:rPr>
          <w:noProof/>
          <w:webHidden/>
        </w:rPr>
        <w:fldChar w:fldCharType="end"/>
      </w:r>
    </w:p>
    <w:p w14:paraId="6E529C77" w14:textId="77777777" w:rsidR="007B25ED" w:rsidRDefault="007B25ED">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_Toc513817691 \h </w:instrText>
      </w:r>
      <w:r>
        <w:rPr>
          <w:noProof/>
          <w:webHidden/>
        </w:rPr>
      </w:r>
      <w:r>
        <w:rPr>
          <w:noProof/>
          <w:webHidden/>
        </w:rPr>
        <w:fldChar w:fldCharType="separate"/>
      </w:r>
      <w:r w:rsidR="00CA2F39">
        <w:rPr>
          <w:noProof/>
          <w:webHidden/>
        </w:rPr>
        <w:t>12</w:t>
      </w:r>
      <w:r>
        <w:rPr>
          <w:noProof/>
          <w:webHidden/>
        </w:rPr>
        <w:fldChar w:fldCharType="end"/>
      </w:r>
    </w:p>
    <w:p w14:paraId="72498148" w14:textId="77777777" w:rsidR="007B25ED" w:rsidRDefault="007B25ED">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_Toc513817692 \h </w:instrText>
      </w:r>
      <w:r>
        <w:rPr>
          <w:noProof/>
          <w:webHidden/>
        </w:rPr>
      </w:r>
      <w:r>
        <w:rPr>
          <w:noProof/>
          <w:webHidden/>
        </w:rPr>
        <w:fldChar w:fldCharType="separate"/>
      </w:r>
      <w:r w:rsidR="00CA2F39">
        <w:rPr>
          <w:noProof/>
          <w:webHidden/>
        </w:rPr>
        <w:t>12</w:t>
      </w:r>
      <w:r>
        <w:rPr>
          <w:noProof/>
          <w:webHidden/>
        </w:rPr>
        <w:fldChar w:fldCharType="end"/>
      </w:r>
    </w:p>
    <w:p w14:paraId="08F19155" w14:textId="77777777" w:rsidR="007B25ED" w:rsidRDefault="007B25ED">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_Toc513817693 \h </w:instrText>
      </w:r>
      <w:r>
        <w:rPr>
          <w:noProof/>
          <w:webHidden/>
        </w:rPr>
      </w:r>
      <w:r>
        <w:rPr>
          <w:noProof/>
          <w:webHidden/>
        </w:rPr>
        <w:fldChar w:fldCharType="separate"/>
      </w:r>
      <w:r w:rsidR="00CA2F39">
        <w:rPr>
          <w:noProof/>
          <w:webHidden/>
        </w:rPr>
        <w:t>15</w:t>
      </w:r>
      <w:r>
        <w:rPr>
          <w:noProof/>
          <w:webHidden/>
        </w:rPr>
        <w:fldChar w:fldCharType="end"/>
      </w:r>
    </w:p>
    <w:p w14:paraId="36612C31" w14:textId="77777777" w:rsidR="007B25ED" w:rsidRDefault="007B25ED">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_Toc513817694 \h </w:instrText>
      </w:r>
      <w:r>
        <w:rPr>
          <w:noProof/>
          <w:webHidden/>
        </w:rPr>
      </w:r>
      <w:r>
        <w:rPr>
          <w:noProof/>
          <w:webHidden/>
        </w:rPr>
        <w:fldChar w:fldCharType="separate"/>
      </w:r>
      <w:r w:rsidR="00CA2F39">
        <w:rPr>
          <w:noProof/>
          <w:webHidden/>
        </w:rPr>
        <w:t>16</w:t>
      </w:r>
      <w:r>
        <w:rPr>
          <w:noProof/>
          <w:webHidden/>
        </w:rPr>
        <w:fldChar w:fldCharType="end"/>
      </w:r>
    </w:p>
    <w:p w14:paraId="48E92420" w14:textId="77777777" w:rsidR="007B25ED" w:rsidRDefault="007B25ED">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_Toc513817695 \h </w:instrText>
      </w:r>
      <w:r>
        <w:rPr>
          <w:noProof/>
          <w:webHidden/>
        </w:rPr>
      </w:r>
      <w:r>
        <w:rPr>
          <w:noProof/>
          <w:webHidden/>
        </w:rPr>
        <w:fldChar w:fldCharType="separate"/>
      </w:r>
      <w:r w:rsidR="00CA2F39">
        <w:rPr>
          <w:noProof/>
          <w:webHidden/>
        </w:rPr>
        <w:t>16</w:t>
      </w:r>
      <w:r>
        <w:rPr>
          <w:noProof/>
          <w:webHidden/>
        </w:rPr>
        <w:fldChar w:fldCharType="end"/>
      </w:r>
    </w:p>
    <w:p w14:paraId="331BAEAD" w14:textId="77777777" w:rsidR="007B25ED" w:rsidRDefault="007B25ED">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_Toc513817696 \h </w:instrText>
      </w:r>
      <w:r>
        <w:rPr>
          <w:noProof/>
          <w:webHidden/>
        </w:rPr>
      </w:r>
      <w:r>
        <w:rPr>
          <w:noProof/>
          <w:webHidden/>
        </w:rPr>
        <w:fldChar w:fldCharType="separate"/>
      </w:r>
      <w:r w:rsidR="00CA2F39">
        <w:rPr>
          <w:noProof/>
          <w:webHidden/>
        </w:rPr>
        <w:t>16</w:t>
      </w:r>
      <w:r>
        <w:rPr>
          <w:noProof/>
          <w:webHidden/>
        </w:rPr>
        <w:fldChar w:fldCharType="end"/>
      </w:r>
    </w:p>
    <w:p w14:paraId="4808EE86" w14:textId="77777777" w:rsidR="007B25ED" w:rsidRDefault="007B25ED">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_Toc513817697 \h </w:instrText>
      </w:r>
      <w:r>
        <w:rPr>
          <w:noProof/>
          <w:webHidden/>
        </w:rPr>
      </w:r>
      <w:r>
        <w:rPr>
          <w:noProof/>
          <w:webHidden/>
        </w:rPr>
        <w:fldChar w:fldCharType="separate"/>
      </w:r>
      <w:r w:rsidR="00CA2F39">
        <w:rPr>
          <w:noProof/>
          <w:webHidden/>
        </w:rPr>
        <w:t>17</w:t>
      </w:r>
      <w:r>
        <w:rPr>
          <w:noProof/>
          <w:webHidden/>
        </w:rPr>
        <w:fldChar w:fldCharType="end"/>
      </w:r>
    </w:p>
    <w:p w14:paraId="19B3760E" w14:textId="77777777" w:rsidR="007B25ED" w:rsidRDefault="007B25ED">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_Toc513817698 \h </w:instrText>
      </w:r>
      <w:r>
        <w:rPr>
          <w:noProof/>
          <w:webHidden/>
        </w:rPr>
      </w:r>
      <w:r>
        <w:rPr>
          <w:noProof/>
          <w:webHidden/>
        </w:rPr>
        <w:fldChar w:fldCharType="separate"/>
      </w:r>
      <w:r w:rsidR="00CA2F39">
        <w:rPr>
          <w:noProof/>
          <w:webHidden/>
        </w:rPr>
        <w:t>17</w:t>
      </w:r>
      <w:r>
        <w:rPr>
          <w:noProof/>
          <w:webHidden/>
        </w:rPr>
        <w:fldChar w:fldCharType="end"/>
      </w:r>
    </w:p>
    <w:p w14:paraId="14C4B5BB" w14:textId="77777777" w:rsidR="007B25ED" w:rsidRDefault="007B25ED">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_Toc513817699 \h </w:instrText>
      </w:r>
      <w:r>
        <w:rPr>
          <w:noProof/>
          <w:webHidden/>
        </w:rPr>
      </w:r>
      <w:r>
        <w:rPr>
          <w:noProof/>
          <w:webHidden/>
        </w:rPr>
        <w:fldChar w:fldCharType="separate"/>
      </w:r>
      <w:r w:rsidR="00CA2F39">
        <w:rPr>
          <w:noProof/>
          <w:webHidden/>
        </w:rPr>
        <w:t>17</w:t>
      </w:r>
      <w:r>
        <w:rPr>
          <w:noProof/>
          <w:webHidden/>
        </w:rPr>
        <w:fldChar w:fldCharType="end"/>
      </w:r>
    </w:p>
    <w:p w14:paraId="597C74B7" w14:textId="77777777" w:rsidR="007B25ED" w:rsidRDefault="007B25ED">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_Toc513817700 \h </w:instrText>
      </w:r>
      <w:r>
        <w:rPr>
          <w:noProof/>
          <w:webHidden/>
        </w:rPr>
      </w:r>
      <w:r>
        <w:rPr>
          <w:noProof/>
          <w:webHidden/>
        </w:rPr>
        <w:fldChar w:fldCharType="separate"/>
      </w:r>
      <w:r w:rsidR="00CA2F39">
        <w:rPr>
          <w:noProof/>
          <w:webHidden/>
        </w:rPr>
        <w:t>17</w:t>
      </w:r>
      <w:r>
        <w:rPr>
          <w:noProof/>
          <w:webHidden/>
        </w:rPr>
        <w:fldChar w:fldCharType="end"/>
      </w:r>
    </w:p>
    <w:p w14:paraId="169669A6" w14:textId="77777777" w:rsidR="007B25ED" w:rsidRDefault="007B25ED">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_Toc513817701 \h </w:instrText>
      </w:r>
      <w:r>
        <w:rPr>
          <w:noProof/>
          <w:webHidden/>
        </w:rPr>
      </w:r>
      <w:r>
        <w:rPr>
          <w:noProof/>
          <w:webHidden/>
        </w:rPr>
        <w:fldChar w:fldCharType="separate"/>
      </w:r>
      <w:r w:rsidR="00CA2F39">
        <w:rPr>
          <w:noProof/>
          <w:webHidden/>
        </w:rPr>
        <w:t>18</w:t>
      </w:r>
      <w:r>
        <w:rPr>
          <w:noProof/>
          <w:webHidden/>
        </w:rPr>
        <w:fldChar w:fldCharType="end"/>
      </w:r>
    </w:p>
    <w:p w14:paraId="235FBEA0" w14:textId="77777777" w:rsidR="007B25ED" w:rsidRDefault="007B25ED">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_Toc513817702 \h </w:instrText>
      </w:r>
      <w:r>
        <w:rPr>
          <w:noProof/>
          <w:webHidden/>
        </w:rPr>
      </w:r>
      <w:r>
        <w:rPr>
          <w:noProof/>
          <w:webHidden/>
        </w:rPr>
        <w:fldChar w:fldCharType="separate"/>
      </w:r>
      <w:r w:rsidR="00CA2F39">
        <w:rPr>
          <w:noProof/>
          <w:webHidden/>
        </w:rPr>
        <w:t>18</w:t>
      </w:r>
      <w:r>
        <w:rPr>
          <w:noProof/>
          <w:webHidden/>
        </w:rPr>
        <w:fldChar w:fldCharType="end"/>
      </w:r>
    </w:p>
    <w:p w14:paraId="2B20D83E" w14:textId="77777777" w:rsidR="007B25ED" w:rsidRDefault="007B25ED">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_Toc513817703 \h </w:instrText>
      </w:r>
      <w:r>
        <w:rPr>
          <w:noProof/>
          <w:webHidden/>
        </w:rPr>
      </w:r>
      <w:r>
        <w:rPr>
          <w:noProof/>
          <w:webHidden/>
        </w:rPr>
        <w:fldChar w:fldCharType="separate"/>
      </w:r>
      <w:r w:rsidR="00CA2F39">
        <w:rPr>
          <w:noProof/>
          <w:webHidden/>
        </w:rPr>
        <w:t>19</w:t>
      </w:r>
      <w:r>
        <w:rPr>
          <w:noProof/>
          <w:webHidden/>
        </w:rPr>
        <w:fldChar w:fldCharType="end"/>
      </w:r>
    </w:p>
    <w:p w14:paraId="26148D61" w14:textId="77777777" w:rsidR="007B25ED" w:rsidRDefault="007B25ED">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_Toc513817704 \h </w:instrText>
      </w:r>
      <w:r>
        <w:rPr>
          <w:noProof/>
          <w:webHidden/>
        </w:rPr>
      </w:r>
      <w:r>
        <w:rPr>
          <w:noProof/>
          <w:webHidden/>
        </w:rPr>
        <w:fldChar w:fldCharType="separate"/>
      </w:r>
      <w:r w:rsidR="00CA2F39">
        <w:rPr>
          <w:noProof/>
          <w:webHidden/>
        </w:rPr>
        <w:t>19</w:t>
      </w:r>
      <w:r>
        <w:rPr>
          <w:noProof/>
          <w:webHidden/>
        </w:rPr>
        <w:fldChar w:fldCharType="end"/>
      </w:r>
    </w:p>
    <w:p w14:paraId="7D808752" w14:textId="77777777" w:rsidR="007B25ED" w:rsidRDefault="007B25ED">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_Toc513817705 \h </w:instrText>
      </w:r>
      <w:r>
        <w:rPr>
          <w:noProof/>
          <w:webHidden/>
        </w:rPr>
      </w:r>
      <w:r>
        <w:rPr>
          <w:noProof/>
          <w:webHidden/>
        </w:rPr>
        <w:fldChar w:fldCharType="separate"/>
      </w:r>
      <w:r w:rsidR="00CA2F39">
        <w:rPr>
          <w:noProof/>
          <w:webHidden/>
        </w:rPr>
        <w:t>19</w:t>
      </w:r>
      <w:r>
        <w:rPr>
          <w:noProof/>
          <w:webHidden/>
        </w:rPr>
        <w:fldChar w:fldCharType="end"/>
      </w:r>
    </w:p>
    <w:p w14:paraId="46D440C3" w14:textId="77777777" w:rsidR="007B25ED" w:rsidRDefault="007B25ED">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_Toc513817706 \h </w:instrText>
      </w:r>
      <w:r>
        <w:rPr>
          <w:noProof/>
          <w:webHidden/>
        </w:rPr>
      </w:r>
      <w:r>
        <w:rPr>
          <w:noProof/>
          <w:webHidden/>
        </w:rPr>
        <w:fldChar w:fldCharType="separate"/>
      </w:r>
      <w:r w:rsidR="00CA2F39">
        <w:rPr>
          <w:noProof/>
          <w:webHidden/>
        </w:rPr>
        <w:t>19</w:t>
      </w:r>
      <w:r>
        <w:rPr>
          <w:noProof/>
          <w:webHidden/>
        </w:rPr>
        <w:fldChar w:fldCharType="end"/>
      </w:r>
    </w:p>
    <w:p w14:paraId="57C548F0" w14:textId="77777777" w:rsidR="007B25ED" w:rsidRDefault="007B25ED">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_Toc513817707 \h </w:instrText>
      </w:r>
      <w:r>
        <w:rPr>
          <w:noProof/>
          <w:webHidden/>
        </w:rPr>
      </w:r>
      <w:r>
        <w:rPr>
          <w:noProof/>
          <w:webHidden/>
        </w:rPr>
        <w:fldChar w:fldCharType="separate"/>
      </w:r>
      <w:r w:rsidR="00CA2F39">
        <w:rPr>
          <w:noProof/>
          <w:webHidden/>
        </w:rPr>
        <w:t>19</w:t>
      </w:r>
      <w:r>
        <w:rPr>
          <w:noProof/>
          <w:webHidden/>
        </w:rPr>
        <w:fldChar w:fldCharType="end"/>
      </w:r>
    </w:p>
    <w:p w14:paraId="468BFFB2" w14:textId="77777777" w:rsidR="007B25ED" w:rsidRDefault="007B25ED">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_Toc513817708 \h </w:instrText>
      </w:r>
      <w:r>
        <w:rPr>
          <w:noProof/>
          <w:webHidden/>
        </w:rPr>
      </w:r>
      <w:r>
        <w:rPr>
          <w:noProof/>
          <w:webHidden/>
        </w:rPr>
        <w:fldChar w:fldCharType="separate"/>
      </w:r>
      <w:r w:rsidR="00CA2F39">
        <w:rPr>
          <w:noProof/>
          <w:webHidden/>
        </w:rPr>
        <w:t>20</w:t>
      </w:r>
      <w:r>
        <w:rPr>
          <w:noProof/>
          <w:webHidden/>
        </w:rPr>
        <w:fldChar w:fldCharType="end"/>
      </w:r>
    </w:p>
    <w:p w14:paraId="03DD27B5" w14:textId="77777777" w:rsidR="007B25ED" w:rsidRDefault="007B25ED">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_Toc513817709 \h </w:instrText>
      </w:r>
      <w:r>
        <w:rPr>
          <w:noProof/>
          <w:webHidden/>
        </w:rPr>
      </w:r>
      <w:r>
        <w:rPr>
          <w:noProof/>
          <w:webHidden/>
        </w:rPr>
        <w:fldChar w:fldCharType="separate"/>
      </w:r>
      <w:r w:rsidR="00CA2F39">
        <w:rPr>
          <w:noProof/>
          <w:webHidden/>
        </w:rPr>
        <w:t>21</w:t>
      </w:r>
      <w:r>
        <w:rPr>
          <w:noProof/>
          <w:webHidden/>
        </w:rPr>
        <w:fldChar w:fldCharType="end"/>
      </w:r>
    </w:p>
    <w:p w14:paraId="56490EA3" w14:textId="77777777" w:rsidR="007B25ED" w:rsidRDefault="007B25ED">
      <w:pPr>
        <w:pStyle w:val="TOC1"/>
        <w:rPr>
          <w:rFonts w:asciiTheme="minorHAnsi" w:eastAsiaTheme="minorEastAsia" w:hAnsiTheme="minorHAnsi"/>
          <w:noProof/>
          <w:kern w:val="0"/>
          <w:sz w:val="22"/>
          <w:szCs w:val="22"/>
        </w:rPr>
      </w:pPr>
      <w:r>
        <w:rPr>
          <w:noProof/>
        </w:rPr>
        <w:t>Appendix B UDOT 2014 Request for Information</w:t>
      </w:r>
      <w:r>
        <w:rPr>
          <w:noProof/>
          <w:webHidden/>
        </w:rPr>
        <w:tab/>
      </w:r>
      <w:r>
        <w:rPr>
          <w:noProof/>
          <w:webHidden/>
        </w:rPr>
        <w:fldChar w:fldCharType="begin"/>
      </w:r>
      <w:r>
        <w:rPr>
          <w:noProof/>
          <w:webHidden/>
        </w:rPr>
        <w:instrText xml:space="preserve"> PAGEREF _Toc513817710 \h </w:instrText>
      </w:r>
      <w:r>
        <w:rPr>
          <w:noProof/>
          <w:webHidden/>
        </w:rPr>
      </w:r>
      <w:r>
        <w:rPr>
          <w:noProof/>
          <w:webHidden/>
        </w:rPr>
        <w:fldChar w:fldCharType="separate"/>
      </w:r>
      <w:r w:rsidR="00CA2F39">
        <w:rPr>
          <w:noProof/>
          <w:webHidden/>
        </w:rPr>
        <w:t>25</w:t>
      </w:r>
      <w:r>
        <w:rPr>
          <w:noProof/>
          <w:webHidden/>
        </w:rPr>
        <w:fldChar w:fldCharType="end"/>
      </w:r>
    </w:p>
    <w:p w14:paraId="4BC372C8" w14:textId="77777777" w:rsidR="007B25ED" w:rsidRDefault="007B25ED">
      <w:pPr>
        <w:pStyle w:val="TOC1"/>
        <w:rPr>
          <w:rFonts w:asciiTheme="minorHAnsi" w:eastAsiaTheme="minorEastAsia" w:hAnsiTheme="minorHAnsi"/>
          <w:noProof/>
          <w:kern w:val="0"/>
          <w:sz w:val="22"/>
          <w:szCs w:val="22"/>
        </w:rPr>
      </w:pPr>
      <w:r>
        <w:rPr>
          <w:noProof/>
        </w:rPr>
        <w:t>Appendix C UDOT Work Order for Snow Plow Location Reporting on Traffic Information Webpage and Mobile App</w:t>
      </w:r>
      <w:r>
        <w:rPr>
          <w:noProof/>
          <w:webHidden/>
        </w:rPr>
        <w:tab/>
      </w:r>
      <w:r>
        <w:rPr>
          <w:noProof/>
          <w:webHidden/>
        </w:rPr>
        <w:fldChar w:fldCharType="begin"/>
      </w:r>
      <w:r>
        <w:rPr>
          <w:noProof/>
          <w:webHidden/>
        </w:rPr>
        <w:instrText xml:space="preserve"> PAGEREF _Toc513817711 \h </w:instrText>
      </w:r>
      <w:r>
        <w:rPr>
          <w:noProof/>
          <w:webHidden/>
        </w:rPr>
      </w:r>
      <w:r>
        <w:rPr>
          <w:noProof/>
          <w:webHidden/>
        </w:rPr>
        <w:fldChar w:fldCharType="separate"/>
      </w:r>
      <w:r w:rsidR="00CA2F39">
        <w:rPr>
          <w:noProof/>
          <w:webHidden/>
        </w:rPr>
        <w:t>31</w:t>
      </w:r>
      <w:r>
        <w:rPr>
          <w:noProof/>
          <w:webHidden/>
        </w:rPr>
        <w:fldChar w:fldCharType="end"/>
      </w:r>
    </w:p>
    <w:p w14:paraId="040A7DC8" w14:textId="77777777" w:rsidR="003964F2" w:rsidRDefault="003964F2" w:rsidP="003964F2">
      <w:pPr>
        <w:pStyle w:val="BodyText"/>
        <w:rPr>
          <w:noProof/>
        </w:rPr>
      </w:pPr>
      <w:r>
        <w:rPr>
          <w:noProof/>
        </w:rPr>
        <w:fldChar w:fldCharType="end"/>
      </w:r>
    </w:p>
    <w:p w14:paraId="21880BD8" w14:textId="77777777" w:rsidR="00E061D3" w:rsidRDefault="00E061D3">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1" w:name="Text_Figures"/>
      <w:r>
        <w:rPr>
          <w:noProof/>
        </w:rPr>
        <w:br w:type="page"/>
      </w:r>
    </w:p>
    <w:p w14:paraId="7B3B1B0E" w14:textId="77777777" w:rsidR="003964F2" w:rsidRDefault="003964F2" w:rsidP="003964F2">
      <w:pPr>
        <w:pStyle w:val="TOCHeading"/>
        <w:rPr>
          <w:noProof/>
        </w:rPr>
      </w:pPr>
      <w:r>
        <w:rPr>
          <w:noProof/>
        </w:rPr>
        <w:lastRenderedPageBreak/>
        <w:t>Figures</w:t>
      </w:r>
      <w:bookmarkEnd w:id="11"/>
    </w:p>
    <w:p w14:paraId="2589F421" w14:textId="2FAD3AF5" w:rsidR="008F5B4F" w:rsidRDefault="003964F2" w:rsidP="008F5B4F">
      <w:pPr>
        <w:pStyle w:val="TableofFigures"/>
        <w:ind w:left="900" w:hanging="900"/>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8F5B4F">
        <w:rPr>
          <w:noProof/>
        </w:rPr>
        <w:t>Figure 1. UDOT Regions</w:t>
      </w:r>
      <w:r w:rsidR="008F5B4F">
        <w:rPr>
          <w:noProof/>
          <w:webHidden/>
        </w:rPr>
        <w:tab/>
      </w:r>
      <w:r w:rsidR="008F5B4F">
        <w:rPr>
          <w:noProof/>
          <w:webHidden/>
        </w:rPr>
        <w:fldChar w:fldCharType="begin"/>
      </w:r>
      <w:r w:rsidR="008F5B4F">
        <w:rPr>
          <w:noProof/>
          <w:webHidden/>
        </w:rPr>
        <w:instrText xml:space="preserve"> PAGEREF _Toc507579018 \h </w:instrText>
      </w:r>
      <w:r w:rsidR="008F5B4F">
        <w:rPr>
          <w:noProof/>
          <w:webHidden/>
        </w:rPr>
      </w:r>
      <w:r w:rsidR="008F5B4F">
        <w:rPr>
          <w:noProof/>
          <w:webHidden/>
        </w:rPr>
        <w:fldChar w:fldCharType="separate"/>
      </w:r>
      <w:r w:rsidR="00CA2F39">
        <w:rPr>
          <w:noProof/>
          <w:webHidden/>
        </w:rPr>
        <w:t>2</w:t>
      </w:r>
      <w:r w:rsidR="008F5B4F">
        <w:rPr>
          <w:noProof/>
          <w:webHidden/>
        </w:rPr>
        <w:fldChar w:fldCharType="end"/>
      </w:r>
    </w:p>
    <w:p w14:paraId="38675C32" w14:textId="6CFC1153" w:rsidR="008F5B4F" w:rsidRDefault="008F5B4F" w:rsidP="008F5B4F">
      <w:pPr>
        <w:pStyle w:val="TableofFigures"/>
        <w:ind w:left="900" w:hanging="900"/>
        <w:rPr>
          <w:rFonts w:eastAsiaTheme="minorEastAsia"/>
          <w:noProof/>
          <w:kern w:val="0"/>
          <w:sz w:val="22"/>
          <w:szCs w:val="22"/>
        </w:rPr>
      </w:pPr>
      <w:r>
        <w:rPr>
          <w:noProof/>
        </w:rPr>
        <w:t>Figure 2. UDOT Snow Plow Vehicle</w:t>
      </w:r>
      <w:r>
        <w:rPr>
          <w:noProof/>
          <w:webHidden/>
        </w:rPr>
        <w:tab/>
      </w:r>
      <w:r>
        <w:rPr>
          <w:noProof/>
          <w:webHidden/>
        </w:rPr>
        <w:fldChar w:fldCharType="begin"/>
      </w:r>
      <w:r>
        <w:rPr>
          <w:noProof/>
          <w:webHidden/>
        </w:rPr>
        <w:instrText xml:space="preserve"> PAGEREF _Toc507579019 \h </w:instrText>
      </w:r>
      <w:r>
        <w:rPr>
          <w:noProof/>
          <w:webHidden/>
        </w:rPr>
      </w:r>
      <w:r>
        <w:rPr>
          <w:noProof/>
          <w:webHidden/>
        </w:rPr>
        <w:fldChar w:fldCharType="separate"/>
      </w:r>
      <w:r w:rsidR="00CA2F39">
        <w:rPr>
          <w:noProof/>
          <w:webHidden/>
        </w:rPr>
        <w:t>3</w:t>
      </w:r>
      <w:r>
        <w:rPr>
          <w:noProof/>
          <w:webHidden/>
        </w:rPr>
        <w:fldChar w:fldCharType="end"/>
      </w:r>
    </w:p>
    <w:p w14:paraId="7048CB91" w14:textId="10C53C89" w:rsidR="008F5B4F" w:rsidRDefault="008F5B4F" w:rsidP="008F5B4F">
      <w:pPr>
        <w:pStyle w:val="TableofFigures"/>
        <w:ind w:left="900" w:hanging="900"/>
        <w:rPr>
          <w:rFonts w:eastAsiaTheme="minorEastAsia"/>
          <w:noProof/>
          <w:kern w:val="0"/>
          <w:sz w:val="22"/>
          <w:szCs w:val="22"/>
        </w:rPr>
      </w:pPr>
      <w:r>
        <w:rPr>
          <w:noProof/>
        </w:rPr>
        <w:t>Figure 3. Verizon NetworkFleet GPS Fleet Tracking Product</w:t>
      </w:r>
      <w:r>
        <w:rPr>
          <w:noProof/>
          <w:webHidden/>
        </w:rPr>
        <w:tab/>
      </w:r>
      <w:r>
        <w:rPr>
          <w:noProof/>
          <w:webHidden/>
        </w:rPr>
        <w:fldChar w:fldCharType="begin"/>
      </w:r>
      <w:r>
        <w:rPr>
          <w:noProof/>
          <w:webHidden/>
        </w:rPr>
        <w:instrText xml:space="preserve"> PAGEREF _Toc507579020 \h </w:instrText>
      </w:r>
      <w:r>
        <w:rPr>
          <w:noProof/>
          <w:webHidden/>
        </w:rPr>
      </w:r>
      <w:r>
        <w:rPr>
          <w:noProof/>
          <w:webHidden/>
        </w:rPr>
        <w:fldChar w:fldCharType="separate"/>
      </w:r>
      <w:r w:rsidR="00CA2F39">
        <w:rPr>
          <w:noProof/>
          <w:webHidden/>
        </w:rPr>
        <w:t>5</w:t>
      </w:r>
      <w:r>
        <w:rPr>
          <w:noProof/>
          <w:webHidden/>
        </w:rPr>
        <w:fldChar w:fldCharType="end"/>
      </w:r>
    </w:p>
    <w:p w14:paraId="33B67EF9" w14:textId="6FFBFA1A" w:rsidR="008F5B4F" w:rsidRDefault="008F5B4F" w:rsidP="008F5B4F">
      <w:pPr>
        <w:pStyle w:val="TableofFigures"/>
        <w:ind w:left="900" w:hanging="900"/>
        <w:rPr>
          <w:rFonts w:eastAsiaTheme="minorEastAsia"/>
          <w:noProof/>
          <w:kern w:val="0"/>
          <w:sz w:val="22"/>
          <w:szCs w:val="22"/>
        </w:rPr>
      </w:pPr>
      <w:r>
        <w:rPr>
          <w:noProof/>
        </w:rPr>
        <w:t>Figure 4. Location of Verizon NetworkFleet 5500 Model in UDOT Snow Plow</w:t>
      </w:r>
      <w:r>
        <w:rPr>
          <w:noProof/>
          <w:webHidden/>
        </w:rPr>
        <w:tab/>
      </w:r>
      <w:r>
        <w:rPr>
          <w:noProof/>
          <w:webHidden/>
        </w:rPr>
        <w:fldChar w:fldCharType="begin"/>
      </w:r>
      <w:r>
        <w:rPr>
          <w:noProof/>
          <w:webHidden/>
        </w:rPr>
        <w:instrText xml:space="preserve"> PAGEREF _Toc507579021 \h </w:instrText>
      </w:r>
      <w:r>
        <w:rPr>
          <w:noProof/>
          <w:webHidden/>
        </w:rPr>
      </w:r>
      <w:r>
        <w:rPr>
          <w:noProof/>
          <w:webHidden/>
        </w:rPr>
        <w:fldChar w:fldCharType="separate"/>
      </w:r>
      <w:r w:rsidR="00CA2F39">
        <w:rPr>
          <w:noProof/>
          <w:webHidden/>
        </w:rPr>
        <w:t>5</w:t>
      </w:r>
      <w:r>
        <w:rPr>
          <w:noProof/>
          <w:webHidden/>
        </w:rPr>
        <w:fldChar w:fldCharType="end"/>
      </w:r>
    </w:p>
    <w:p w14:paraId="7B31F5B0" w14:textId="694C141B" w:rsidR="008F5B4F" w:rsidRDefault="008F5B4F" w:rsidP="008F5B4F">
      <w:pPr>
        <w:pStyle w:val="TableofFigures"/>
        <w:ind w:left="900" w:hanging="900"/>
        <w:rPr>
          <w:rFonts w:eastAsiaTheme="minorEastAsia"/>
          <w:noProof/>
          <w:kern w:val="0"/>
          <w:sz w:val="22"/>
          <w:szCs w:val="22"/>
        </w:rPr>
      </w:pPr>
      <w:r>
        <w:rPr>
          <w:noProof/>
        </w:rPr>
        <w:t>Figure 5. Interior Picture of UDOT Snow Plow and Placement of Equipment</w:t>
      </w:r>
      <w:r>
        <w:rPr>
          <w:noProof/>
          <w:webHidden/>
        </w:rPr>
        <w:tab/>
      </w:r>
      <w:r>
        <w:rPr>
          <w:noProof/>
          <w:webHidden/>
        </w:rPr>
        <w:fldChar w:fldCharType="begin"/>
      </w:r>
      <w:r>
        <w:rPr>
          <w:noProof/>
          <w:webHidden/>
        </w:rPr>
        <w:instrText xml:space="preserve"> PAGEREF _Toc507579022 \h </w:instrText>
      </w:r>
      <w:r>
        <w:rPr>
          <w:noProof/>
          <w:webHidden/>
        </w:rPr>
      </w:r>
      <w:r>
        <w:rPr>
          <w:noProof/>
          <w:webHidden/>
        </w:rPr>
        <w:fldChar w:fldCharType="separate"/>
      </w:r>
      <w:r w:rsidR="00CA2F39">
        <w:rPr>
          <w:noProof/>
          <w:webHidden/>
        </w:rPr>
        <w:t>6</w:t>
      </w:r>
      <w:r>
        <w:rPr>
          <w:noProof/>
          <w:webHidden/>
        </w:rPr>
        <w:fldChar w:fldCharType="end"/>
      </w:r>
    </w:p>
    <w:p w14:paraId="46AB5BF8" w14:textId="394A4E80" w:rsidR="008F5B4F" w:rsidRDefault="008F5B4F" w:rsidP="008F5B4F">
      <w:pPr>
        <w:pStyle w:val="TableofFigures"/>
        <w:ind w:left="900" w:hanging="900"/>
        <w:rPr>
          <w:rFonts w:eastAsiaTheme="minorEastAsia"/>
          <w:noProof/>
          <w:kern w:val="0"/>
          <w:sz w:val="22"/>
          <w:szCs w:val="22"/>
        </w:rPr>
      </w:pPr>
      <w:r>
        <w:rPr>
          <w:noProof/>
        </w:rPr>
        <w:t>Figure 6. Additional Technology on UDOT Snow Plow (Left: Air and Surface Temperature Sensor; Right: Wing Plow Camera)</w:t>
      </w:r>
      <w:r>
        <w:rPr>
          <w:noProof/>
          <w:webHidden/>
        </w:rPr>
        <w:tab/>
      </w:r>
      <w:r>
        <w:rPr>
          <w:noProof/>
          <w:webHidden/>
        </w:rPr>
        <w:fldChar w:fldCharType="begin"/>
      </w:r>
      <w:r>
        <w:rPr>
          <w:noProof/>
          <w:webHidden/>
        </w:rPr>
        <w:instrText xml:space="preserve"> PAGEREF _Toc507579023 \h </w:instrText>
      </w:r>
      <w:r>
        <w:rPr>
          <w:noProof/>
          <w:webHidden/>
        </w:rPr>
      </w:r>
      <w:r>
        <w:rPr>
          <w:noProof/>
          <w:webHidden/>
        </w:rPr>
        <w:fldChar w:fldCharType="separate"/>
      </w:r>
      <w:r w:rsidR="00CA2F39">
        <w:rPr>
          <w:noProof/>
          <w:webHidden/>
        </w:rPr>
        <w:t>7</w:t>
      </w:r>
      <w:r>
        <w:rPr>
          <w:noProof/>
          <w:webHidden/>
        </w:rPr>
        <w:fldChar w:fldCharType="end"/>
      </w:r>
    </w:p>
    <w:p w14:paraId="36F41CD3" w14:textId="3C33CB4F" w:rsidR="008F5B4F" w:rsidRDefault="008F5B4F" w:rsidP="008F5B4F">
      <w:pPr>
        <w:pStyle w:val="TableofFigures"/>
        <w:ind w:left="900" w:hanging="900"/>
        <w:rPr>
          <w:rFonts w:eastAsiaTheme="minorEastAsia"/>
          <w:noProof/>
          <w:kern w:val="0"/>
          <w:sz w:val="22"/>
          <w:szCs w:val="22"/>
        </w:rPr>
      </w:pPr>
      <w:r>
        <w:rPr>
          <w:noProof/>
        </w:rPr>
        <w:t>Figure 7. Screenshot of Verizon NetworkFleet Software Interface for Vehicle Tracking</w:t>
      </w:r>
      <w:r>
        <w:rPr>
          <w:noProof/>
          <w:webHidden/>
        </w:rPr>
        <w:tab/>
      </w:r>
      <w:r>
        <w:rPr>
          <w:noProof/>
          <w:webHidden/>
        </w:rPr>
        <w:fldChar w:fldCharType="begin"/>
      </w:r>
      <w:r>
        <w:rPr>
          <w:noProof/>
          <w:webHidden/>
        </w:rPr>
        <w:instrText xml:space="preserve"> PAGEREF _Toc507579024 \h </w:instrText>
      </w:r>
      <w:r>
        <w:rPr>
          <w:noProof/>
          <w:webHidden/>
        </w:rPr>
      </w:r>
      <w:r>
        <w:rPr>
          <w:noProof/>
          <w:webHidden/>
        </w:rPr>
        <w:fldChar w:fldCharType="separate"/>
      </w:r>
      <w:r w:rsidR="00CA2F39">
        <w:rPr>
          <w:noProof/>
          <w:webHidden/>
        </w:rPr>
        <w:t>8</w:t>
      </w:r>
      <w:r>
        <w:rPr>
          <w:noProof/>
          <w:webHidden/>
        </w:rPr>
        <w:fldChar w:fldCharType="end"/>
      </w:r>
    </w:p>
    <w:p w14:paraId="4E029B6D" w14:textId="13331946" w:rsidR="008F5B4F" w:rsidRDefault="008F5B4F" w:rsidP="008F5B4F">
      <w:pPr>
        <w:pStyle w:val="TableofFigures"/>
        <w:ind w:left="900" w:hanging="900"/>
        <w:rPr>
          <w:rFonts w:eastAsiaTheme="minorEastAsia"/>
          <w:noProof/>
          <w:kern w:val="0"/>
          <w:sz w:val="22"/>
          <w:szCs w:val="22"/>
        </w:rPr>
      </w:pPr>
      <w:r>
        <w:rPr>
          <w:noProof/>
        </w:rPr>
        <w:t>Figure 8. PC-Based Image from UDOT Traffic Information Webpage with Snow Plow Locations</w:t>
      </w:r>
      <w:r>
        <w:rPr>
          <w:noProof/>
          <w:webHidden/>
        </w:rPr>
        <w:tab/>
      </w:r>
      <w:r>
        <w:rPr>
          <w:noProof/>
          <w:webHidden/>
        </w:rPr>
        <w:fldChar w:fldCharType="begin"/>
      </w:r>
      <w:r>
        <w:rPr>
          <w:noProof/>
          <w:webHidden/>
        </w:rPr>
        <w:instrText xml:space="preserve"> PAGEREF _Toc507579025 \h </w:instrText>
      </w:r>
      <w:r>
        <w:rPr>
          <w:noProof/>
          <w:webHidden/>
        </w:rPr>
      </w:r>
      <w:r>
        <w:rPr>
          <w:noProof/>
          <w:webHidden/>
        </w:rPr>
        <w:fldChar w:fldCharType="separate"/>
      </w:r>
      <w:r w:rsidR="00CA2F39">
        <w:rPr>
          <w:noProof/>
          <w:webHidden/>
        </w:rPr>
        <w:t>9</w:t>
      </w:r>
      <w:r>
        <w:rPr>
          <w:noProof/>
          <w:webHidden/>
        </w:rPr>
        <w:fldChar w:fldCharType="end"/>
      </w:r>
    </w:p>
    <w:p w14:paraId="55117718" w14:textId="59608F28" w:rsidR="008F5B4F" w:rsidRDefault="008F5B4F" w:rsidP="008F5B4F">
      <w:pPr>
        <w:pStyle w:val="TableofFigures"/>
        <w:ind w:left="900" w:hanging="900"/>
        <w:rPr>
          <w:rFonts w:eastAsiaTheme="minorEastAsia"/>
          <w:noProof/>
          <w:kern w:val="0"/>
          <w:sz w:val="22"/>
          <w:szCs w:val="22"/>
        </w:rPr>
      </w:pPr>
      <w:r>
        <w:rPr>
          <w:noProof/>
        </w:rPr>
        <w:t>Figure 9. Mobile Device Image of UDOT Traffic Information Page with Snow Plow Locations</w:t>
      </w:r>
      <w:r>
        <w:rPr>
          <w:noProof/>
          <w:webHidden/>
        </w:rPr>
        <w:tab/>
      </w:r>
      <w:r>
        <w:rPr>
          <w:noProof/>
          <w:webHidden/>
        </w:rPr>
        <w:fldChar w:fldCharType="begin"/>
      </w:r>
      <w:r>
        <w:rPr>
          <w:noProof/>
          <w:webHidden/>
        </w:rPr>
        <w:instrText xml:space="preserve"> PAGEREF _Toc507579026 \h </w:instrText>
      </w:r>
      <w:r>
        <w:rPr>
          <w:noProof/>
          <w:webHidden/>
        </w:rPr>
      </w:r>
      <w:r>
        <w:rPr>
          <w:noProof/>
          <w:webHidden/>
        </w:rPr>
        <w:fldChar w:fldCharType="separate"/>
      </w:r>
      <w:r w:rsidR="00CA2F39">
        <w:rPr>
          <w:noProof/>
          <w:webHidden/>
        </w:rPr>
        <w:t>9</w:t>
      </w:r>
      <w:r>
        <w:rPr>
          <w:noProof/>
          <w:webHidden/>
        </w:rPr>
        <w:fldChar w:fldCharType="end"/>
      </w:r>
    </w:p>
    <w:p w14:paraId="1A12AD09" w14:textId="65AE7E70" w:rsidR="008F5B4F" w:rsidRDefault="008F5B4F" w:rsidP="008F5B4F">
      <w:pPr>
        <w:pStyle w:val="TableofFigures"/>
        <w:ind w:left="900" w:hanging="900"/>
        <w:rPr>
          <w:rFonts w:eastAsiaTheme="minorEastAsia"/>
          <w:noProof/>
          <w:kern w:val="0"/>
          <w:sz w:val="22"/>
          <w:szCs w:val="22"/>
        </w:rPr>
      </w:pPr>
      <w:r>
        <w:rPr>
          <w:noProof/>
        </w:rPr>
        <w:t>Figure 10. UDOT Snow Plow Dashboard (Under Development)</w:t>
      </w:r>
      <w:r>
        <w:rPr>
          <w:noProof/>
          <w:webHidden/>
        </w:rPr>
        <w:tab/>
      </w:r>
      <w:r>
        <w:rPr>
          <w:noProof/>
          <w:webHidden/>
        </w:rPr>
        <w:fldChar w:fldCharType="begin"/>
      </w:r>
      <w:r>
        <w:rPr>
          <w:noProof/>
          <w:webHidden/>
        </w:rPr>
        <w:instrText xml:space="preserve"> PAGEREF _Toc507579027 \h </w:instrText>
      </w:r>
      <w:r>
        <w:rPr>
          <w:noProof/>
          <w:webHidden/>
        </w:rPr>
      </w:r>
      <w:r>
        <w:rPr>
          <w:noProof/>
          <w:webHidden/>
        </w:rPr>
        <w:fldChar w:fldCharType="separate"/>
      </w:r>
      <w:r w:rsidR="00CA2F39">
        <w:rPr>
          <w:noProof/>
          <w:webHidden/>
        </w:rPr>
        <w:t>15</w:t>
      </w:r>
      <w:r>
        <w:rPr>
          <w:noProof/>
          <w:webHidden/>
        </w:rPr>
        <w:fldChar w:fldCharType="end"/>
      </w:r>
    </w:p>
    <w:p w14:paraId="5984F986" w14:textId="77777777" w:rsidR="003964F2" w:rsidRDefault="003964F2" w:rsidP="003964F2">
      <w:pPr>
        <w:pStyle w:val="BodyText"/>
        <w:rPr>
          <w:noProof/>
        </w:rPr>
      </w:pPr>
      <w:r>
        <w:rPr>
          <w:noProof/>
        </w:rPr>
        <w:fldChar w:fldCharType="end"/>
      </w:r>
    </w:p>
    <w:p w14:paraId="5D657FEA" w14:textId="77777777" w:rsidR="003964F2" w:rsidRDefault="003964F2" w:rsidP="003964F2">
      <w:pPr>
        <w:pStyle w:val="TOCHeading"/>
        <w:rPr>
          <w:noProof/>
        </w:rPr>
      </w:pPr>
      <w:bookmarkStart w:id="12" w:name="Text_Tables"/>
      <w:r>
        <w:rPr>
          <w:noProof/>
        </w:rPr>
        <w:t>Tables</w:t>
      </w:r>
      <w:bookmarkEnd w:id="12"/>
    </w:p>
    <w:p w14:paraId="19E925FA" w14:textId="22B6CED7" w:rsidR="00E32297"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32297">
        <w:rPr>
          <w:noProof/>
        </w:rPr>
        <w:t>Table 1. Agency Interview Dates / Times</w:t>
      </w:r>
      <w:r w:rsidR="00E32297">
        <w:rPr>
          <w:noProof/>
          <w:webHidden/>
        </w:rPr>
        <w:tab/>
      </w:r>
      <w:r w:rsidR="00E32297">
        <w:rPr>
          <w:noProof/>
          <w:webHidden/>
        </w:rPr>
        <w:fldChar w:fldCharType="begin"/>
      </w:r>
      <w:r w:rsidR="00E32297">
        <w:rPr>
          <w:noProof/>
          <w:webHidden/>
        </w:rPr>
        <w:instrText xml:space="preserve"> PAGEREF _Toc508788514 \h </w:instrText>
      </w:r>
      <w:r w:rsidR="00E32297">
        <w:rPr>
          <w:noProof/>
          <w:webHidden/>
        </w:rPr>
      </w:r>
      <w:r w:rsidR="00E32297">
        <w:rPr>
          <w:noProof/>
          <w:webHidden/>
        </w:rPr>
        <w:fldChar w:fldCharType="separate"/>
      </w:r>
      <w:r w:rsidR="00CA2F39">
        <w:rPr>
          <w:noProof/>
          <w:webHidden/>
        </w:rPr>
        <w:t>3</w:t>
      </w:r>
      <w:r w:rsidR="00E32297">
        <w:rPr>
          <w:noProof/>
          <w:webHidden/>
        </w:rPr>
        <w:fldChar w:fldCharType="end"/>
      </w:r>
    </w:p>
    <w:p w14:paraId="2062A5DD" w14:textId="12249E13" w:rsidR="00E32297" w:rsidRDefault="00E32297">
      <w:pPr>
        <w:pStyle w:val="TableofFigures"/>
        <w:rPr>
          <w:rFonts w:eastAsiaTheme="minorEastAsia"/>
          <w:noProof/>
          <w:kern w:val="0"/>
          <w:sz w:val="22"/>
          <w:szCs w:val="22"/>
        </w:rPr>
      </w:pPr>
      <w:r>
        <w:rPr>
          <w:noProof/>
        </w:rPr>
        <w:t>Table 2. Hardware, Installation, and Training Costs of UDOT AVL/GPS System</w:t>
      </w:r>
      <w:r>
        <w:rPr>
          <w:noProof/>
          <w:webHidden/>
        </w:rPr>
        <w:tab/>
      </w:r>
      <w:r>
        <w:rPr>
          <w:noProof/>
          <w:webHidden/>
        </w:rPr>
        <w:fldChar w:fldCharType="begin"/>
      </w:r>
      <w:r>
        <w:rPr>
          <w:noProof/>
          <w:webHidden/>
        </w:rPr>
        <w:instrText xml:space="preserve"> PAGEREF _Toc508788515 \h </w:instrText>
      </w:r>
      <w:r>
        <w:rPr>
          <w:noProof/>
          <w:webHidden/>
        </w:rPr>
      </w:r>
      <w:r>
        <w:rPr>
          <w:noProof/>
          <w:webHidden/>
        </w:rPr>
        <w:fldChar w:fldCharType="separate"/>
      </w:r>
      <w:r w:rsidR="00CA2F39">
        <w:rPr>
          <w:noProof/>
          <w:webHidden/>
        </w:rPr>
        <w:t>17</w:t>
      </w:r>
      <w:r>
        <w:rPr>
          <w:noProof/>
          <w:webHidden/>
        </w:rPr>
        <w:fldChar w:fldCharType="end"/>
      </w:r>
    </w:p>
    <w:p w14:paraId="0381D20D" w14:textId="6AB26518" w:rsidR="00E32297" w:rsidRDefault="00E32297">
      <w:pPr>
        <w:pStyle w:val="TableofFigures"/>
        <w:rPr>
          <w:rFonts w:eastAsiaTheme="minorEastAsia"/>
          <w:noProof/>
          <w:kern w:val="0"/>
          <w:sz w:val="22"/>
          <w:szCs w:val="22"/>
        </w:rPr>
      </w:pPr>
      <w:r>
        <w:rPr>
          <w:noProof/>
        </w:rPr>
        <w:t>Table 3. Monthly Service Charges for First Year of System Operations</w:t>
      </w:r>
      <w:r>
        <w:rPr>
          <w:noProof/>
          <w:webHidden/>
        </w:rPr>
        <w:tab/>
      </w:r>
      <w:r>
        <w:rPr>
          <w:noProof/>
          <w:webHidden/>
        </w:rPr>
        <w:fldChar w:fldCharType="begin"/>
      </w:r>
      <w:r>
        <w:rPr>
          <w:noProof/>
          <w:webHidden/>
        </w:rPr>
        <w:instrText xml:space="preserve"> PAGEREF _Toc508788516 \h </w:instrText>
      </w:r>
      <w:r>
        <w:rPr>
          <w:noProof/>
          <w:webHidden/>
        </w:rPr>
      </w:r>
      <w:r>
        <w:rPr>
          <w:noProof/>
          <w:webHidden/>
        </w:rPr>
        <w:fldChar w:fldCharType="separate"/>
      </w:r>
      <w:r w:rsidR="00CA2F39">
        <w:rPr>
          <w:noProof/>
          <w:webHidden/>
        </w:rPr>
        <w:t>17</w:t>
      </w:r>
      <w:r>
        <w:rPr>
          <w:noProof/>
          <w:webHidden/>
        </w:rPr>
        <w:fldChar w:fldCharType="end"/>
      </w:r>
    </w:p>
    <w:p w14:paraId="2663EA22" w14:textId="77777777" w:rsidR="007935AD" w:rsidRDefault="003964F2" w:rsidP="003964F2">
      <w:pPr>
        <w:pStyle w:val="BodyText"/>
        <w:rPr>
          <w:noProof/>
        </w:rPr>
      </w:pPr>
      <w:r>
        <w:rPr>
          <w:noProof/>
        </w:rPr>
        <w:fldChar w:fldCharType="end"/>
      </w:r>
      <w:bookmarkEnd w:id="10"/>
    </w:p>
    <w:p w14:paraId="6219D0AC" w14:textId="77777777" w:rsidR="007935AD" w:rsidRDefault="007935AD" w:rsidP="000A14DC">
      <w:pPr>
        <w:rPr>
          <w:b/>
          <w:bCs/>
          <w:noProof/>
        </w:rPr>
        <w:sectPr w:rsidR="007935AD" w:rsidSect="007B7A3A">
          <w:headerReference w:type="default" r:id="rId11"/>
          <w:footerReference w:type="default" r:id="rId12"/>
          <w:pgSz w:w="12240" w:h="15840" w:code="9"/>
          <w:pgMar w:top="1134" w:right="1440" w:bottom="851" w:left="1440" w:header="709" w:footer="284" w:gutter="0"/>
          <w:cols w:space="708"/>
          <w:docGrid w:linePitch="360"/>
        </w:sectPr>
      </w:pPr>
    </w:p>
    <w:p w14:paraId="13674AC7" w14:textId="77777777" w:rsidR="003B18BF" w:rsidRDefault="00472BDD" w:rsidP="00472BDD">
      <w:pPr>
        <w:pStyle w:val="Heading1"/>
      </w:pPr>
      <w:bookmarkStart w:id="13" w:name="_Toc513817672"/>
      <w:r w:rsidRPr="00472BDD">
        <w:lastRenderedPageBreak/>
        <w:t xml:space="preserve">Overview of </w:t>
      </w:r>
      <w:r w:rsidR="00C079E8">
        <w:t>Utah DOT</w:t>
      </w:r>
      <w:r w:rsidR="00C079E8" w:rsidRPr="00472BDD">
        <w:t xml:space="preserve"> </w:t>
      </w:r>
      <w:r w:rsidRPr="00472BDD">
        <w:t>Winter Maintenance Operations</w:t>
      </w:r>
      <w:bookmarkEnd w:id="13"/>
    </w:p>
    <w:p w14:paraId="7CAC642B" w14:textId="77777777" w:rsidR="00021CCE" w:rsidRDefault="00F21BC1" w:rsidP="00EF6A24">
      <w:bookmarkStart w:id="14" w:name="_Hlk500508601"/>
      <w:r>
        <w:t xml:space="preserve">This section provides an overview of this Case Study report </w:t>
      </w:r>
      <w:r w:rsidR="00611268">
        <w:t xml:space="preserve">detailing how the Utah Department of Transportation (UDOT) has implemented </w:t>
      </w:r>
      <w:r w:rsidR="00021CCE">
        <w:t>Automated Vehicle Locator (</w:t>
      </w:r>
      <w:r w:rsidR="00611268">
        <w:t>AVL</w:t>
      </w:r>
      <w:r w:rsidR="00021CCE">
        <w:t>)</w:t>
      </w:r>
      <w:r w:rsidR="00611268">
        <w:t xml:space="preserve"> / </w:t>
      </w:r>
      <w:r w:rsidR="00021CCE">
        <w:t>Global Positioning Systems (</w:t>
      </w:r>
      <w:r w:rsidR="00611268">
        <w:t>GPS</w:t>
      </w:r>
      <w:r w:rsidR="00021CCE">
        <w:t>)</w:t>
      </w:r>
      <w:r w:rsidR="00611268">
        <w:t xml:space="preserve"> technolog</w:t>
      </w:r>
      <w:r w:rsidR="00F0237A">
        <w:t>ies</w:t>
      </w:r>
      <w:r w:rsidR="00611268">
        <w:t xml:space="preserve"> on its winter maintenance vehicles for use in monitoring the ope</w:t>
      </w:r>
      <w:r w:rsidR="00021CCE">
        <w:t xml:space="preserve">rations of snow plow vehicles. </w:t>
      </w:r>
    </w:p>
    <w:p w14:paraId="7C8BC871" w14:textId="77777777" w:rsidR="00F21BC1" w:rsidRDefault="00441364" w:rsidP="00F21BC1">
      <w:pPr>
        <w:pStyle w:val="Heading2"/>
      </w:pPr>
      <w:bookmarkStart w:id="15" w:name="_Toc513817673"/>
      <w:bookmarkStart w:id="16" w:name="_Hlk497402315"/>
      <w:bookmarkEnd w:id="14"/>
      <w:r>
        <w:t xml:space="preserve">Case Study </w:t>
      </w:r>
      <w:r w:rsidR="00F21BC1">
        <w:t>Background</w:t>
      </w:r>
      <w:bookmarkEnd w:id="15"/>
    </w:p>
    <w:p w14:paraId="19959CF3" w14:textId="77777777" w:rsidR="00F0237A" w:rsidRDefault="00F21BC1" w:rsidP="00A718B6">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17" w:name="_Hlk500508568"/>
      <w:r w:rsidR="00F0237A">
        <w:t xml:space="preserve">While the main function of the system is to provide automated vehicle location tracking for dispatchers and maintenance supervisors, </w:t>
      </w:r>
      <w:r w:rsidR="00A718B6">
        <w:t>AVL/GPS</w:t>
      </w:r>
      <w:r w:rsidR="00F0237A">
        <w:t xml:space="preserve"> systems can also provide valuable information on vehicle diagnostics to maintenance supervisors.  Furthermore, </w:t>
      </w:r>
      <w:r w:rsidR="00A718B6">
        <w:t>AVL/GPS</w:t>
      </w:r>
      <w:r w:rsidR="00F0237A">
        <w:t xml:space="preserve"> systems can be integrated with existing vehicle components used for snow plow operations, such as spreader controllers and plow blades to provide reports to maintenance supervisors on plow usage and material applied by snow plow operators.</w:t>
      </w:r>
    </w:p>
    <w:bookmarkEnd w:id="17"/>
    <w:p w14:paraId="1BB2E089" w14:textId="77777777" w:rsidR="00F21BC1" w:rsidRPr="00F21BC1" w:rsidRDefault="00F21BC1" w:rsidP="00F21BC1">
      <w:pPr>
        <w:rPr>
          <w:rFonts w:cstheme="minorHAnsi"/>
        </w:rPr>
      </w:pPr>
    </w:p>
    <w:p w14:paraId="385C9B79" w14:textId="4E02217E" w:rsidR="00F21BC1" w:rsidRPr="00F21BC1" w:rsidRDefault="00F21BC1" w:rsidP="00F21BC1">
      <w:pPr>
        <w:rPr>
          <w:rFonts w:cstheme="minorHAnsi"/>
        </w:rPr>
      </w:pPr>
      <w:r w:rsidRPr="00F21BC1">
        <w:rPr>
          <w:rFonts w:cstheme="minorHAnsi"/>
        </w:rPr>
        <w:t xml:space="preserve">The purpose of the Case Study reports </w:t>
      </w:r>
      <w:r w:rsidR="00A718B6">
        <w:rPr>
          <w:rFonts w:cstheme="minorHAnsi"/>
        </w:rPr>
        <w:t>is</w:t>
      </w:r>
      <w:r w:rsidRPr="00F21BC1">
        <w:rPr>
          <w:rFonts w:cstheme="minorHAnsi"/>
        </w:rPr>
        <w:t xml:space="preserve"> to help other state DOTs make more informed decisions with respect to the implementation of </w:t>
      </w:r>
      <w:r w:rsidR="00A718B6">
        <w:rPr>
          <w:rFonts w:cstheme="minorHAnsi"/>
        </w:rPr>
        <w:t>AVL/GPS</w:t>
      </w:r>
      <w:r w:rsidRPr="00F21BC1">
        <w:rPr>
          <w:rFonts w:cstheme="minorHAnsi"/>
        </w:rPr>
        <w:t xml:space="preserve"> technology for winter maintenance activities.  </w:t>
      </w:r>
      <w:r w:rsidR="00A718B6">
        <w:rPr>
          <w:rFonts w:cstheme="minorHAnsi"/>
        </w:rPr>
        <w:t>T</w:t>
      </w:r>
      <w:r w:rsidRPr="00F21BC1">
        <w:rPr>
          <w:rFonts w:cstheme="minorHAnsi"/>
        </w:rPr>
        <w:t xml:space="preserve">he case study report </w:t>
      </w:r>
      <w:r w:rsidR="00A718B6">
        <w:rPr>
          <w:rFonts w:cstheme="minorHAnsi"/>
        </w:rPr>
        <w:t>is intended to</w:t>
      </w:r>
      <w:r w:rsidR="00A718B6" w:rsidRPr="00F21BC1">
        <w:rPr>
          <w:rFonts w:cstheme="minorHAnsi"/>
        </w:rPr>
        <w:t xml:space="preserve"> </w:t>
      </w:r>
      <w:r w:rsidRPr="00F21BC1">
        <w:rPr>
          <w:rFonts w:cstheme="minorHAnsi"/>
        </w:rPr>
        <w:t xml:space="preserve">bring to light more nuanced issues related to the use of </w:t>
      </w:r>
      <w:r w:rsidR="00A718B6">
        <w:rPr>
          <w:rFonts w:cstheme="minorHAnsi"/>
        </w:rPr>
        <w:t>AVL/GPS</w:t>
      </w:r>
      <w:r w:rsidRPr="00F21BC1">
        <w:rPr>
          <w:rFonts w:cstheme="minorHAnsi"/>
        </w:rPr>
        <w:t xml:space="preserve"> technology for winter maintenance.  The Case Study report also highlight</w:t>
      </w:r>
      <w:r w:rsidR="00A718B6">
        <w:rPr>
          <w:rFonts w:cstheme="minorHAnsi"/>
        </w:rPr>
        <w:t>s</w:t>
      </w:r>
      <w:r w:rsidRPr="00F21BC1">
        <w:rPr>
          <w:rFonts w:cstheme="minorHAnsi"/>
        </w:rPr>
        <w:t xml:space="preserve"> the types of issues other state DOTs / agencies should consider prior to system procurement, provide</w:t>
      </w:r>
      <w:r w:rsidR="00A718B6">
        <w:rPr>
          <w:rFonts w:cstheme="minorHAnsi"/>
        </w:rPr>
        <w:t>s</w:t>
      </w:r>
      <w:r w:rsidRPr="00F21BC1">
        <w:rPr>
          <w:rFonts w:cstheme="minorHAnsi"/>
        </w:rPr>
        <w:t xml:space="preserve"> guidance for successful implementation of the technology, and serve</w:t>
      </w:r>
      <w:r w:rsidR="00A718B6">
        <w:rPr>
          <w:rFonts w:cstheme="minorHAnsi"/>
        </w:rPr>
        <w:t>s</w:t>
      </w:r>
      <w:r w:rsidRPr="00F21BC1">
        <w:rPr>
          <w:rFonts w:cstheme="minorHAnsi"/>
        </w:rPr>
        <w:t xml:space="preserve"> as a possible template for agencies to get the best value out </w:t>
      </w:r>
      <w:r w:rsidR="00934CEB">
        <w:t xml:space="preserve">of different levels </w:t>
      </w:r>
      <w:r w:rsidRPr="00F21BC1">
        <w:rPr>
          <w:rFonts w:cstheme="minorHAnsi"/>
        </w:rPr>
        <w:t xml:space="preserve">their </w:t>
      </w:r>
      <w:r w:rsidR="00A718B6">
        <w:rPr>
          <w:rFonts w:cstheme="minorHAnsi"/>
        </w:rPr>
        <w:t>AVL/GPS</w:t>
      </w:r>
      <w:r w:rsidRPr="00F21BC1">
        <w:rPr>
          <w:rFonts w:cstheme="minorHAnsi"/>
        </w:rPr>
        <w:t xml:space="preserve"> application</w:t>
      </w:r>
      <w:r w:rsidR="00934CEB">
        <w:rPr>
          <w:rFonts w:cstheme="minorHAnsi"/>
        </w:rPr>
        <w:t>s</w:t>
      </w:r>
      <w:r w:rsidRPr="00F21BC1">
        <w:rPr>
          <w:rFonts w:cstheme="minorHAnsi"/>
        </w:rPr>
        <w:t>.</w:t>
      </w:r>
    </w:p>
    <w:p w14:paraId="53C5312B" w14:textId="77777777" w:rsidR="00F21BC1" w:rsidRPr="00F21BC1" w:rsidRDefault="00F21BC1" w:rsidP="00F21BC1">
      <w:pPr>
        <w:rPr>
          <w:rFonts w:cstheme="minorHAnsi"/>
        </w:rPr>
      </w:pPr>
    </w:p>
    <w:p w14:paraId="4EFC3203" w14:textId="1BA73A05" w:rsidR="00F21BC1" w:rsidRPr="00F21BC1" w:rsidRDefault="00F21BC1" w:rsidP="00F21BC1">
      <w:pPr>
        <w:spacing w:line="240" w:lineRule="auto"/>
        <w:rPr>
          <w:rFonts w:cstheme="minorHAnsi"/>
          <w:szCs w:val="20"/>
        </w:rPr>
      </w:pPr>
      <w:r w:rsidRPr="00F21BC1">
        <w:rPr>
          <w:rFonts w:cstheme="minorHAnsi"/>
          <w:szCs w:val="20"/>
        </w:rPr>
        <w:t xml:space="preserve">In the spring of 2017, a </w:t>
      </w:r>
      <w:r w:rsidRPr="00C9037D">
        <w:rPr>
          <w:rFonts w:cstheme="minorHAnsi"/>
          <w:szCs w:val="20"/>
        </w:rPr>
        <w:t>survey</w:t>
      </w:r>
      <w:r w:rsidRPr="00F21BC1">
        <w:rPr>
          <w:rFonts w:cstheme="minorHAnsi"/>
          <w:szCs w:val="20"/>
        </w:rPr>
        <w:t xml:space="preserve"> was distributed to multiple state DOTs to gather basic, high-level information regarding each agency’s level of </w:t>
      </w:r>
      <w:r w:rsidR="00A718B6">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sidR="00A718B6">
        <w:rPr>
          <w:rFonts w:cstheme="minorHAnsi"/>
          <w:szCs w:val="20"/>
        </w:rPr>
        <w:t xml:space="preserve">three </w:t>
      </w:r>
      <w:r w:rsidRPr="00F21BC1">
        <w:rPr>
          <w:rFonts w:cstheme="minorHAnsi"/>
          <w:szCs w:val="20"/>
        </w:rPr>
        <w:t xml:space="preserve">levels of </w:t>
      </w:r>
      <w:r w:rsidR="00A718B6">
        <w:rPr>
          <w:rFonts w:cstheme="minorHAnsi"/>
          <w:szCs w:val="20"/>
        </w:rPr>
        <w:t>AVL/GPS</w:t>
      </w:r>
      <w:r w:rsidRPr="00F21BC1">
        <w:rPr>
          <w:rFonts w:cstheme="minorHAnsi"/>
          <w:szCs w:val="20"/>
        </w:rPr>
        <w:t xml:space="preserve"> implementation:  </w:t>
      </w:r>
    </w:p>
    <w:p w14:paraId="3C176C71" w14:textId="77777777" w:rsidR="00F21BC1" w:rsidRPr="00F21BC1" w:rsidRDefault="00F21BC1" w:rsidP="00D30F7C">
      <w:pPr>
        <w:spacing w:line="240" w:lineRule="auto"/>
        <w:rPr>
          <w:rFonts w:cstheme="minorHAnsi"/>
          <w:szCs w:val="20"/>
        </w:rPr>
      </w:pPr>
    </w:p>
    <w:p w14:paraId="69A7EC3C" w14:textId="5CD09F4E" w:rsidR="00F21BC1" w:rsidRPr="00F125E9" w:rsidRDefault="00F21BC1" w:rsidP="00015000">
      <w:pPr>
        <w:pStyle w:val="ListBullet"/>
        <w:spacing w:after="0" w:line="240" w:lineRule="auto"/>
        <w:ind w:left="432" w:hanging="432"/>
      </w:pPr>
      <w:r w:rsidRPr="00F125E9">
        <w:t>Tier 1</w:t>
      </w:r>
      <w:r w:rsidR="00A718B6" w:rsidRPr="00F125E9">
        <w:t>:</w:t>
      </w:r>
      <w:r w:rsidRPr="00F125E9">
        <w:t xml:space="preserve"> Basic Location Tracking/Monitoring</w:t>
      </w:r>
      <w:r w:rsidR="00A718B6" w:rsidRPr="00F125E9">
        <w:t xml:space="preserve"> with or without collection of vehicle diagnostic data</w:t>
      </w:r>
    </w:p>
    <w:p w14:paraId="6A1EBB0C" w14:textId="77777777" w:rsidR="00F21BC1" w:rsidRPr="00F125E9" w:rsidRDefault="00F21BC1" w:rsidP="00015000">
      <w:pPr>
        <w:pStyle w:val="ListBullet"/>
        <w:spacing w:after="0" w:line="240" w:lineRule="auto"/>
        <w:ind w:left="432" w:hanging="432"/>
      </w:pPr>
      <w:r w:rsidRPr="00F125E9">
        <w:t>Tier 2</w:t>
      </w:r>
      <w:r w:rsidR="00A718B6" w:rsidRPr="00F125E9">
        <w:t>:</w:t>
      </w:r>
      <w:r w:rsidRPr="00F125E9">
        <w:t xml:space="preserve"> Medium implementation with basic location tracking, </w:t>
      </w:r>
      <w:r w:rsidR="00A718B6" w:rsidRPr="00F125E9">
        <w:t>with limited additional data collection, equipment integration, and system reporting features</w:t>
      </w:r>
      <w:r w:rsidRPr="00F125E9">
        <w:t xml:space="preserve"> </w:t>
      </w:r>
    </w:p>
    <w:p w14:paraId="37FAA1DD" w14:textId="77777777" w:rsidR="00F21BC1" w:rsidRPr="00F125E9" w:rsidRDefault="00F21BC1" w:rsidP="00015000">
      <w:pPr>
        <w:pStyle w:val="ListBullet"/>
        <w:spacing w:after="0" w:line="240" w:lineRule="auto"/>
        <w:ind w:left="432" w:hanging="432"/>
      </w:pPr>
      <w:r w:rsidRPr="00F125E9">
        <w:t>Tier 3</w:t>
      </w:r>
      <w:r w:rsidR="00A718B6" w:rsidRPr="00F125E9">
        <w:t>:</w:t>
      </w:r>
      <w:r w:rsidRPr="00F125E9">
        <w:t xml:space="preserve"> High implementation with added</w:t>
      </w:r>
      <w:r w:rsidR="00A718B6" w:rsidRPr="00F125E9">
        <w:t>, more complex</w:t>
      </w:r>
      <w:r w:rsidRPr="00F125E9">
        <w:t xml:space="preserve"> data collection, integration, and reporting features</w:t>
      </w:r>
    </w:p>
    <w:p w14:paraId="25206158" w14:textId="77777777" w:rsidR="00F0237A" w:rsidRDefault="00F0237A" w:rsidP="00FE668C">
      <w:pPr>
        <w:rPr>
          <w:rFonts w:cstheme="minorHAnsi"/>
          <w:szCs w:val="20"/>
        </w:rPr>
      </w:pPr>
    </w:p>
    <w:p w14:paraId="66434070" w14:textId="77777777" w:rsidR="00F21BC1" w:rsidRPr="00F21BC1" w:rsidRDefault="00F21BC1" w:rsidP="00FE668C">
      <w:pPr>
        <w:rPr>
          <w:rFonts w:cstheme="minorHAnsi"/>
        </w:rPr>
      </w:pPr>
      <w:r w:rsidRPr="00F21BC1">
        <w:rPr>
          <w:rFonts w:cstheme="minorHAnsi"/>
          <w:szCs w:val="20"/>
        </w:rPr>
        <w:t xml:space="preserve">Upon a review of these survey responses, </w:t>
      </w:r>
      <w:r w:rsidR="00A718B6">
        <w:rPr>
          <w:rFonts w:cstheme="minorHAnsi"/>
          <w:szCs w:val="20"/>
        </w:rPr>
        <w:t xml:space="preserve">six agencies representing various tiers of implementation were selected to </w:t>
      </w:r>
      <w:r w:rsidR="007D08AB">
        <w:rPr>
          <w:rFonts w:cstheme="minorHAnsi"/>
          <w:szCs w:val="20"/>
        </w:rPr>
        <w:t>more in-depth interviews and for case studies. T</w:t>
      </w:r>
      <w:r w:rsidRPr="00F21BC1">
        <w:rPr>
          <w:rFonts w:cstheme="minorHAnsi"/>
          <w:szCs w:val="20"/>
        </w:rPr>
        <w:t xml:space="preserve">he Utah DOT was categorized into Tier </w:t>
      </w:r>
      <w:r w:rsidR="007D08AB">
        <w:rPr>
          <w:rFonts w:cstheme="minorHAnsi"/>
          <w:szCs w:val="20"/>
        </w:rPr>
        <w:t>1</w:t>
      </w:r>
      <w:r w:rsidR="007D08AB" w:rsidRPr="00F21BC1">
        <w:rPr>
          <w:rFonts w:cstheme="minorHAnsi"/>
          <w:szCs w:val="20"/>
        </w:rPr>
        <w:t xml:space="preserve"> </w:t>
      </w:r>
      <w:r w:rsidRPr="00F21BC1">
        <w:rPr>
          <w:rFonts w:cstheme="minorHAnsi"/>
          <w:szCs w:val="20"/>
        </w:rPr>
        <w:t xml:space="preserve">and ultimately selected for further in-depth interviews to gather more information on how their </w:t>
      </w:r>
      <w:r w:rsidR="00A718B6">
        <w:rPr>
          <w:rFonts w:cstheme="minorHAnsi"/>
          <w:szCs w:val="20"/>
        </w:rPr>
        <w:t>AVL/GPS</w:t>
      </w:r>
      <w:r w:rsidRPr="00F21BC1">
        <w:rPr>
          <w:rFonts w:cstheme="minorHAnsi"/>
          <w:szCs w:val="20"/>
        </w:rPr>
        <w:t xml:space="preserve"> </w:t>
      </w:r>
      <w:r w:rsidRPr="00E061D3">
        <w:rPr>
          <w:rFonts w:cstheme="minorHAnsi"/>
          <w:szCs w:val="20"/>
        </w:rPr>
        <w:t xml:space="preserve">system </w:t>
      </w:r>
      <w:r w:rsidRPr="00E061D3">
        <w:rPr>
          <w:rFonts w:cstheme="minorHAnsi"/>
        </w:rPr>
        <w:t xml:space="preserve">is </w:t>
      </w:r>
      <w:r w:rsidR="007D08AB" w:rsidRPr="00E061D3">
        <w:rPr>
          <w:rFonts w:cstheme="minorHAnsi"/>
        </w:rPr>
        <w:t xml:space="preserve">implemented and </w:t>
      </w:r>
      <w:r w:rsidRPr="00E061D3">
        <w:rPr>
          <w:rFonts w:cstheme="minorHAnsi"/>
        </w:rPr>
        <w:t>utilized</w:t>
      </w:r>
      <w:r w:rsidRPr="00E061D3">
        <w:rPr>
          <w:rFonts w:cstheme="minorHAnsi"/>
          <w:szCs w:val="20"/>
        </w:rPr>
        <w:t xml:space="preserve">.  </w:t>
      </w:r>
      <w:r w:rsidR="007D08AB" w:rsidRPr="00E061D3">
        <w:rPr>
          <w:rFonts w:cstheme="minorHAnsi"/>
          <w:szCs w:val="20"/>
        </w:rPr>
        <w:t>UDOT’s</w:t>
      </w:r>
      <w:bookmarkStart w:id="18" w:name="_Hlk500508644"/>
      <w:r w:rsidR="00001CCC" w:rsidRPr="00E061D3">
        <w:rPr>
          <w:rFonts w:cstheme="minorHAnsi"/>
        </w:rPr>
        <w:t xml:space="preserve"> survey response</w:t>
      </w:r>
      <w:r w:rsidR="007D08AB" w:rsidRPr="00E061D3">
        <w:rPr>
          <w:rFonts w:cstheme="minorHAnsi"/>
        </w:rPr>
        <w:t>s</w:t>
      </w:r>
      <w:r w:rsidR="00001CCC" w:rsidRPr="00E061D3">
        <w:rPr>
          <w:rFonts w:cstheme="minorHAnsi"/>
        </w:rPr>
        <w:t xml:space="preserve"> </w:t>
      </w:r>
      <w:r w:rsidR="007D08AB" w:rsidRPr="00E061D3">
        <w:rPr>
          <w:rFonts w:cstheme="minorHAnsi"/>
        </w:rPr>
        <w:t xml:space="preserve">are </w:t>
      </w:r>
      <w:r w:rsidR="00001CCC" w:rsidRPr="00E061D3">
        <w:rPr>
          <w:rFonts w:cstheme="minorHAnsi"/>
        </w:rPr>
        <w:t xml:space="preserve">also included </w:t>
      </w:r>
      <w:r w:rsidR="007D08AB" w:rsidRPr="00E061D3">
        <w:rPr>
          <w:rFonts w:cstheme="minorHAnsi"/>
        </w:rPr>
        <w:t xml:space="preserve">in </w:t>
      </w:r>
      <w:r w:rsidR="00001CCC" w:rsidRPr="00E061D3">
        <w:rPr>
          <w:rFonts w:cstheme="minorHAnsi"/>
        </w:rPr>
        <w:t>Appendix A of this Case Study.</w:t>
      </w:r>
      <w:bookmarkEnd w:id="18"/>
    </w:p>
    <w:p w14:paraId="3D0BEFDD" w14:textId="77777777" w:rsidR="00472BDD" w:rsidRDefault="00472BDD" w:rsidP="00472BDD">
      <w:pPr>
        <w:pStyle w:val="Heading2"/>
      </w:pPr>
      <w:bookmarkStart w:id="19" w:name="_Toc513817674"/>
      <w:bookmarkEnd w:id="16"/>
      <w:r>
        <w:t>Agency Characteristics</w:t>
      </w:r>
      <w:bookmarkEnd w:id="19"/>
    </w:p>
    <w:p w14:paraId="0DFDCFB3" w14:textId="2CB1C83A" w:rsidR="00611268" w:rsidRDefault="00611268" w:rsidP="00611268">
      <w:bookmarkStart w:id="20" w:name="_Hlk500508842"/>
      <w:r w:rsidRPr="00611268">
        <w:t>UDOT is divided into four regional offices. Personnel in each region oversee administration, construction, and maintenance of all state roads, highways and freeways within their areas.</w:t>
      </w:r>
      <w:r>
        <w:t xml:space="preserve">  A map of the four regions is presented in</w:t>
      </w:r>
      <w:r w:rsidR="00A4524E">
        <w:t xml:space="preserve"> Figure 1</w:t>
      </w:r>
      <w:r>
        <w:t xml:space="preserve">.  </w:t>
      </w:r>
    </w:p>
    <w:p w14:paraId="5D15B468" w14:textId="77777777" w:rsidR="004B7360" w:rsidRDefault="004B7360" w:rsidP="00611268"/>
    <w:p w14:paraId="24B6E455" w14:textId="2D069E4A" w:rsidR="004B7360" w:rsidRDefault="004B7360" w:rsidP="00611268">
      <w:r>
        <w:t>For winter maintenance operations, each Region is further divided into multiple Areas, and within each Area</w:t>
      </w:r>
      <w:r w:rsidR="00F0237A">
        <w:t>,</w:t>
      </w:r>
      <w:r>
        <w:t xml:space="preserve"> a number of Stations house and maintain UDOT snow plow</w:t>
      </w:r>
      <w:r w:rsidR="00F0237A">
        <w:t>s</w:t>
      </w:r>
      <w:r>
        <w:t xml:space="preserve"> and </w:t>
      </w:r>
      <w:r w:rsidR="00F0237A">
        <w:t xml:space="preserve">maintenance </w:t>
      </w:r>
      <w:r>
        <w:t>equipment.  UDOT</w:t>
      </w:r>
      <w:r w:rsidRPr="004B7360">
        <w:t xml:space="preserve"> </w:t>
      </w:r>
      <w:r>
        <w:lastRenderedPageBreak/>
        <w:t xml:space="preserve">maintains a </w:t>
      </w:r>
      <w:r w:rsidRPr="004B7360">
        <w:t xml:space="preserve">fleet of 508 snowplow trucks, </w:t>
      </w:r>
      <w:r>
        <w:t xml:space="preserve">in addition to </w:t>
      </w:r>
      <w:r w:rsidRPr="004B7360">
        <w:t>11 self-propelled snowblowers and 13 TowPlows statewide.</w:t>
      </w:r>
      <w:r>
        <w:rPr>
          <w:rStyle w:val="FootnoteReference"/>
        </w:rPr>
        <w:footnoteReference w:id="1"/>
      </w:r>
      <w:r>
        <w:t xml:space="preserve">  </w:t>
      </w:r>
    </w:p>
    <w:p w14:paraId="17624F99" w14:textId="77777777" w:rsidR="004B7360" w:rsidRDefault="004B7360" w:rsidP="00611268"/>
    <w:p w14:paraId="31945555" w14:textId="77777777" w:rsidR="00611268" w:rsidRDefault="004B7360" w:rsidP="00001CCC">
      <w:r w:rsidRPr="004B7360">
        <w:t xml:space="preserve">On average, Utah experiences more </w:t>
      </w:r>
      <w:r w:rsidR="00D30F7C">
        <w:t xml:space="preserve">than 25 winter storms annually, and </w:t>
      </w:r>
      <w:r w:rsidRPr="004B7360">
        <w:t xml:space="preserve">UDOT crews in different </w:t>
      </w:r>
      <w:r w:rsidR="00D30F7C">
        <w:t xml:space="preserve">areas of </w:t>
      </w:r>
      <w:r w:rsidRPr="004B7360">
        <w:t>th</w:t>
      </w:r>
      <w:r w:rsidR="00D30F7C">
        <w:t>e state see different conditions. F</w:t>
      </w:r>
      <w:r w:rsidRPr="004B7360">
        <w:t xml:space="preserve">or example, the </w:t>
      </w:r>
      <w:r w:rsidR="00D30F7C">
        <w:t xml:space="preserve">snow plow crews </w:t>
      </w:r>
      <w:r w:rsidRPr="004B7360">
        <w:t xml:space="preserve">at Logan Summit </w:t>
      </w:r>
      <w:r>
        <w:t xml:space="preserve">in Region 1 </w:t>
      </w:r>
      <w:r w:rsidRPr="004B7360">
        <w:t xml:space="preserve">clear snow nearly 40 percent of the year, while the St. George crew </w:t>
      </w:r>
      <w:r>
        <w:t xml:space="preserve">in Region 4 </w:t>
      </w:r>
      <w:r w:rsidRPr="004B7360">
        <w:t>clear</w:t>
      </w:r>
      <w:r>
        <w:t>s</w:t>
      </w:r>
      <w:r w:rsidRPr="004B7360">
        <w:t xml:space="preserve"> snow only a few times a year.</w:t>
      </w:r>
      <w:r w:rsidR="00D30F7C">
        <w:rPr>
          <w:rStyle w:val="FootnoteReference"/>
        </w:rPr>
        <w:footnoteReference w:id="2"/>
      </w:r>
    </w:p>
    <w:bookmarkEnd w:id="20"/>
    <w:p w14:paraId="229A72ED" w14:textId="77777777" w:rsidR="00F0237A" w:rsidRDefault="00F0237A" w:rsidP="00001CCC"/>
    <w:p w14:paraId="1A37A7CC" w14:textId="77777777" w:rsidR="00152DC3" w:rsidRDefault="00152DC3" w:rsidP="00152DC3">
      <w:pPr>
        <w:spacing w:after="120" w:line="240" w:lineRule="auto"/>
      </w:pPr>
      <w:r>
        <w:t>Within each region, UDOT winter maintenance staff are structured into the following general positions:</w:t>
      </w:r>
    </w:p>
    <w:p w14:paraId="642CEB57" w14:textId="77777777" w:rsidR="00152DC3" w:rsidRDefault="00152DC3" w:rsidP="00152DC3">
      <w:pPr>
        <w:spacing w:after="120" w:line="240" w:lineRule="auto"/>
        <w:ind w:left="720"/>
      </w:pPr>
      <w:r w:rsidRPr="00341ACD">
        <w:rPr>
          <w:u w:val="single"/>
        </w:rPr>
        <w:t>Region District Engineer</w:t>
      </w:r>
      <w:r>
        <w:t>: Responsible for overseeing all Areas within the region in terms of response to winter storms.  This supervisor may be responsible for allocating some of the region’s resources to other regions of the state in the event of severe weather impacting that specific region.</w:t>
      </w:r>
    </w:p>
    <w:p w14:paraId="2A4D4538" w14:textId="77777777" w:rsidR="00152DC3" w:rsidRDefault="00152DC3" w:rsidP="00152DC3">
      <w:pPr>
        <w:spacing w:after="120" w:line="240" w:lineRule="auto"/>
        <w:ind w:left="720"/>
      </w:pPr>
      <w:r w:rsidRPr="00341ACD">
        <w:rPr>
          <w:u w:val="single"/>
        </w:rPr>
        <w:t>Area Supervisor</w:t>
      </w:r>
      <w:r>
        <w:t xml:space="preserve">: Responsible for monitoring how multiple </w:t>
      </w:r>
      <w:r w:rsidR="00273EC7">
        <w:t xml:space="preserve">Maintenance Stations </w:t>
      </w:r>
      <w:r>
        <w:t xml:space="preserve">within </w:t>
      </w:r>
      <w:r w:rsidR="00273EC7">
        <w:t>their respective a</w:t>
      </w:r>
      <w:r>
        <w:t xml:space="preserve">rea have allocated resources to plow roads within a specific area of that region.  Reports to </w:t>
      </w:r>
      <w:r w:rsidR="00273EC7">
        <w:t>District Engineer</w:t>
      </w:r>
      <w:r>
        <w:t xml:space="preserve"> and communicates with </w:t>
      </w:r>
      <w:r w:rsidR="00273EC7">
        <w:t xml:space="preserve">Station </w:t>
      </w:r>
      <w:r>
        <w:t>Supervisors as needed during winter events.</w:t>
      </w:r>
    </w:p>
    <w:p w14:paraId="71653C4C" w14:textId="77777777" w:rsidR="00152DC3" w:rsidRDefault="00273EC7" w:rsidP="00152DC3">
      <w:pPr>
        <w:spacing w:after="120" w:line="240" w:lineRule="auto"/>
        <w:ind w:left="720"/>
      </w:pPr>
      <w:r>
        <w:rPr>
          <w:u w:val="single"/>
        </w:rPr>
        <w:t>Station</w:t>
      </w:r>
      <w:r w:rsidRPr="00341ACD">
        <w:rPr>
          <w:u w:val="single"/>
        </w:rPr>
        <w:t xml:space="preserve"> </w:t>
      </w:r>
      <w:r w:rsidR="00152DC3" w:rsidRPr="00341ACD">
        <w:rPr>
          <w:u w:val="single"/>
        </w:rPr>
        <w:t>Supervisor</w:t>
      </w:r>
      <w:r w:rsidR="00152DC3">
        <w:t xml:space="preserve">: Responsible for overseeing multiple snow plow drivers performing along their assigned snow plow routes within that part of the Area within the Region.  </w:t>
      </w:r>
    </w:p>
    <w:tbl>
      <w:tblPr>
        <w:tblStyle w:val="AECOMtable"/>
        <w:tblW w:w="0" w:type="auto"/>
        <w:jc w:val="center"/>
        <w:tblBorders>
          <w:insideH w:val="none" w:sz="0" w:space="0" w:color="auto"/>
        </w:tblBorders>
        <w:tblLook w:val="04A0" w:firstRow="1" w:lastRow="0" w:firstColumn="1" w:lastColumn="0" w:noHBand="0" w:noVBand="1"/>
      </w:tblPr>
      <w:tblGrid>
        <w:gridCol w:w="9360"/>
      </w:tblGrid>
      <w:tr w:rsidR="00611268" w14:paraId="1B962F7B" w14:textId="77777777" w:rsidTr="00001CCC">
        <w:trPr>
          <w:cnfStyle w:val="100000000000" w:firstRow="1" w:lastRow="0" w:firstColumn="0" w:lastColumn="0" w:oddVBand="0" w:evenVBand="0" w:oddHBand="0" w:evenHBand="0" w:firstRowFirstColumn="0" w:firstRowLastColumn="0" w:lastRowFirstColumn="0" w:lastRowLastColumn="0"/>
          <w:jc w:val="center"/>
        </w:trPr>
        <w:tc>
          <w:tcPr>
            <w:tcW w:w="936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3C73056" w14:textId="77777777" w:rsidR="00611268" w:rsidRDefault="004B7360" w:rsidP="004B7360">
            <w:pPr>
              <w:pStyle w:val="BodyText"/>
              <w:spacing w:after="0"/>
              <w:jc w:val="center"/>
            </w:pPr>
            <w:r>
              <w:rPr>
                <w:noProof/>
              </w:rPr>
              <w:drawing>
                <wp:inline distT="0" distB="0" distL="0" distR="0" wp14:anchorId="7BA8C182" wp14:editId="14148001">
                  <wp:extent cx="3400048" cy="4238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DOT Region Map.JPG"/>
                          <pic:cNvPicPr/>
                        </pic:nvPicPr>
                        <pic:blipFill rotWithShape="1">
                          <a:blip r:embed="rId13">
                            <a:extLst>
                              <a:ext uri="{28A0092B-C50C-407E-A947-70E740481C1C}">
                                <a14:useLocalDpi xmlns:a14="http://schemas.microsoft.com/office/drawing/2010/main" val="0"/>
                              </a:ext>
                            </a:extLst>
                          </a:blip>
                          <a:srcRect t="3471"/>
                          <a:stretch/>
                        </pic:blipFill>
                        <pic:spPr bwMode="auto">
                          <a:xfrm>
                            <a:off x="0" y="0"/>
                            <a:ext cx="3398573" cy="42367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BA84C29" w14:textId="3ECF17E3" w:rsidR="0022715F" w:rsidRDefault="0022715F" w:rsidP="004B7360">
      <w:pPr>
        <w:pStyle w:val="Caption"/>
      </w:pPr>
      <w:bookmarkStart w:id="21" w:name="_Toc507579018"/>
      <w:r>
        <w:t xml:space="preserve">Figure </w:t>
      </w:r>
      <w:r>
        <w:fldChar w:fldCharType="begin"/>
      </w:r>
      <w:r>
        <w:instrText xml:space="preserve"> SEQ Figure \* ARABIC </w:instrText>
      </w:r>
      <w:r>
        <w:fldChar w:fldCharType="separate"/>
      </w:r>
      <w:r w:rsidR="00CA2F39">
        <w:rPr>
          <w:noProof/>
        </w:rPr>
        <w:t>1</w:t>
      </w:r>
      <w:r>
        <w:fldChar w:fldCharType="end"/>
      </w:r>
      <w:r>
        <w:t>. UDOT Regions</w:t>
      </w:r>
      <w:r>
        <w:rPr>
          <w:rStyle w:val="FootnoteReference"/>
        </w:rPr>
        <w:footnoteReference w:id="3"/>
      </w:r>
      <w:bookmarkEnd w:id="21"/>
      <w:r>
        <w:t xml:space="preserve"> </w:t>
      </w:r>
    </w:p>
    <w:p w14:paraId="327EAFDD" w14:textId="77777777" w:rsidR="00611268" w:rsidRDefault="00611268" w:rsidP="00EF6A24"/>
    <w:p w14:paraId="412D8B93" w14:textId="77777777" w:rsidR="00472BDD" w:rsidRDefault="00C367DE" w:rsidP="00472BDD">
      <w:pPr>
        <w:pStyle w:val="Heading2"/>
      </w:pPr>
      <w:bookmarkStart w:id="22" w:name="_Toc513817675"/>
      <w:r>
        <w:lastRenderedPageBreak/>
        <w:t>Agency Interviews</w:t>
      </w:r>
      <w:bookmarkEnd w:id="22"/>
      <w:r w:rsidR="00472BDD">
        <w:t xml:space="preserve"> </w:t>
      </w:r>
    </w:p>
    <w:p w14:paraId="0B505B86" w14:textId="77777777" w:rsidR="00472BDD" w:rsidRDefault="00D30F7C" w:rsidP="00472BDD">
      <w:r>
        <w:t>Agency i</w:t>
      </w:r>
      <w:r w:rsidRPr="00D30F7C">
        <w:t>nterviews were conducted on November 27</w:t>
      </w:r>
      <w:r w:rsidRPr="00D30F7C">
        <w:rPr>
          <w:vertAlign w:val="superscript"/>
        </w:rPr>
        <w:t>th</w:t>
      </w:r>
      <w:r>
        <w:t xml:space="preserve"> </w:t>
      </w:r>
      <w:r w:rsidRPr="00D30F7C">
        <w:t>and 28</w:t>
      </w:r>
      <w:r w:rsidRPr="00D30F7C">
        <w:rPr>
          <w:vertAlign w:val="superscript"/>
        </w:rPr>
        <w:t>th</w:t>
      </w:r>
      <w:r>
        <w:t>,</w:t>
      </w:r>
      <w:r w:rsidRPr="00D30F7C">
        <w:t xml:space="preserve"> 2017.  </w:t>
      </w:r>
      <w:r>
        <w:t xml:space="preserve">Table 1 contains a listing of the staff interviewed and the subjects discussed in those meetings.  </w:t>
      </w:r>
    </w:p>
    <w:p w14:paraId="24D3E458" w14:textId="77777777" w:rsidR="00C367DE" w:rsidRDefault="00C367DE" w:rsidP="00C367DE"/>
    <w:p w14:paraId="6FEBD470" w14:textId="77777777" w:rsidR="00C367DE" w:rsidRDefault="00C367DE" w:rsidP="00C367DE">
      <w:pPr>
        <w:tabs>
          <w:tab w:val="clear" w:pos="284"/>
        </w:tabs>
        <w:spacing w:line="240" w:lineRule="auto"/>
      </w:pPr>
      <w:bookmarkStart w:id="23" w:name="_Hlk507054085"/>
    </w:p>
    <w:p w14:paraId="4541D009" w14:textId="57B546E0" w:rsidR="00C367DE" w:rsidRDefault="00C367DE" w:rsidP="00C367DE">
      <w:pPr>
        <w:pStyle w:val="Caption"/>
      </w:pPr>
      <w:bookmarkStart w:id="24" w:name="_Toc508788514"/>
      <w:r>
        <w:t xml:space="preserve">Table </w:t>
      </w:r>
      <w:r>
        <w:fldChar w:fldCharType="begin"/>
      </w:r>
      <w:r>
        <w:instrText xml:space="preserve"> SEQ Table \* ARABIC </w:instrText>
      </w:r>
      <w:r>
        <w:fldChar w:fldCharType="separate"/>
      </w:r>
      <w:r w:rsidR="00CA2F39">
        <w:rPr>
          <w:noProof/>
        </w:rPr>
        <w:t>1</w:t>
      </w:r>
      <w:r>
        <w:fldChar w:fldCharType="end"/>
      </w:r>
      <w:r w:rsidR="00E32297">
        <w:t>.</w:t>
      </w:r>
      <w:r>
        <w:t xml:space="preserve"> Agency Interview Dates / Times</w:t>
      </w:r>
      <w:bookmarkEnd w:id="23"/>
      <w:bookmarkEnd w:id="24"/>
    </w:p>
    <w:tbl>
      <w:tblPr>
        <w:tblStyle w:val="AECOMtable"/>
        <w:tblW w:w="0" w:type="auto"/>
        <w:tblLook w:val="04A0" w:firstRow="1" w:lastRow="0" w:firstColumn="1" w:lastColumn="0" w:noHBand="0" w:noVBand="1"/>
      </w:tblPr>
      <w:tblGrid>
        <w:gridCol w:w="4140"/>
        <w:gridCol w:w="1350"/>
        <w:gridCol w:w="3870"/>
      </w:tblGrid>
      <w:tr w:rsidR="00C367DE" w14:paraId="2CABF68A" w14:textId="77777777" w:rsidTr="00377998">
        <w:trPr>
          <w:cnfStyle w:val="100000000000" w:firstRow="1" w:lastRow="0" w:firstColumn="0" w:lastColumn="0" w:oddVBand="0" w:evenVBand="0" w:oddHBand="0" w:evenHBand="0" w:firstRowFirstColumn="0" w:firstRowLastColumn="0" w:lastRowFirstColumn="0" w:lastRowLastColumn="0"/>
          <w:cantSplit/>
          <w:tblHeader/>
        </w:trPr>
        <w:tc>
          <w:tcPr>
            <w:tcW w:w="4140" w:type="dxa"/>
          </w:tcPr>
          <w:p w14:paraId="08D6D326" w14:textId="77777777" w:rsidR="00C367DE" w:rsidRDefault="00C367DE" w:rsidP="00C367DE">
            <w:r>
              <w:t>Staff Interviewed</w:t>
            </w:r>
          </w:p>
        </w:tc>
        <w:tc>
          <w:tcPr>
            <w:tcW w:w="1350" w:type="dxa"/>
          </w:tcPr>
          <w:p w14:paraId="346EFF2B" w14:textId="77777777" w:rsidR="00C367DE" w:rsidRDefault="00C367DE" w:rsidP="00C367DE">
            <w:r>
              <w:t>Date / Time</w:t>
            </w:r>
          </w:p>
        </w:tc>
        <w:tc>
          <w:tcPr>
            <w:tcW w:w="3870" w:type="dxa"/>
          </w:tcPr>
          <w:p w14:paraId="213FEE76" w14:textId="77777777" w:rsidR="00C367DE" w:rsidRDefault="00C367DE" w:rsidP="00C367DE">
            <w:r>
              <w:t>Subjects Discussed</w:t>
            </w:r>
          </w:p>
        </w:tc>
      </w:tr>
      <w:tr w:rsidR="001F75E0" w:rsidRPr="00015000" w14:paraId="37EA4912" w14:textId="77777777" w:rsidTr="00377998">
        <w:trPr>
          <w:cantSplit/>
        </w:trPr>
        <w:tc>
          <w:tcPr>
            <w:tcW w:w="4140" w:type="dxa"/>
          </w:tcPr>
          <w:p w14:paraId="5C1DE585" w14:textId="77777777" w:rsidR="002B351E" w:rsidRPr="00015000" w:rsidRDefault="002B351E" w:rsidP="00015000">
            <w:pPr>
              <w:ind w:left="270" w:hanging="270"/>
            </w:pPr>
            <w:r w:rsidRPr="00015000">
              <w:rPr>
                <w:b/>
              </w:rPr>
              <w:t>Jason Davis</w:t>
            </w:r>
            <w:r w:rsidRPr="00015000">
              <w:t>, Director of Operations</w:t>
            </w:r>
          </w:p>
          <w:p w14:paraId="01FB13E9" w14:textId="77777777" w:rsidR="002B351E" w:rsidRPr="00015000" w:rsidRDefault="002B351E" w:rsidP="00015000">
            <w:pPr>
              <w:ind w:left="270" w:hanging="270"/>
            </w:pPr>
            <w:r w:rsidRPr="00015000">
              <w:rPr>
                <w:b/>
              </w:rPr>
              <w:t>Kevin Griffin</w:t>
            </w:r>
            <w:r w:rsidRPr="00015000">
              <w:t>, Director of Maintenance</w:t>
            </w:r>
          </w:p>
          <w:p w14:paraId="18377709" w14:textId="77777777" w:rsidR="001F75E0" w:rsidRPr="00015000" w:rsidRDefault="002B351E" w:rsidP="00015000">
            <w:pPr>
              <w:ind w:left="270" w:hanging="270"/>
            </w:pPr>
            <w:r w:rsidRPr="00015000">
              <w:rPr>
                <w:b/>
              </w:rPr>
              <w:t>Tim Ularich</w:t>
            </w:r>
            <w:r w:rsidRPr="00015000">
              <w:t>, Deputy Maintenance Engineer</w:t>
            </w:r>
          </w:p>
          <w:p w14:paraId="22DE6040" w14:textId="77777777" w:rsidR="00D30F7C" w:rsidRPr="00015000" w:rsidRDefault="00D30F7C" w:rsidP="00015000">
            <w:pPr>
              <w:ind w:left="270" w:hanging="270"/>
            </w:pPr>
            <w:r w:rsidRPr="00015000">
              <w:rPr>
                <w:b/>
              </w:rPr>
              <w:t>Brandon Klenk</w:t>
            </w:r>
            <w:r w:rsidRPr="00015000">
              <w:t>, Methods Engineer</w:t>
            </w:r>
          </w:p>
        </w:tc>
        <w:tc>
          <w:tcPr>
            <w:tcW w:w="1350" w:type="dxa"/>
          </w:tcPr>
          <w:p w14:paraId="481F48C6" w14:textId="77777777" w:rsidR="001F75E0" w:rsidRPr="00015000" w:rsidRDefault="002B351E" w:rsidP="001F75E0">
            <w:r w:rsidRPr="00015000">
              <w:t>Nov. 27</w:t>
            </w:r>
            <w:r w:rsidRPr="00015000">
              <w:rPr>
                <w:vertAlign w:val="superscript"/>
              </w:rPr>
              <w:t>th</w:t>
            </w:r>
            <w:r w:rsidRPr="00015000">
              <w:t xml:space="preserve"> / </w:t>
            </w:r>
            <w:r w:rsidR="00D30F7C" w:rsidRPr="00015000">
              <w:t>1</w:t>
            </w:r>
            <w:r w:rsidRPr="00015000">
              <w:t>:00pm</w:t>
            </w:r>
          </w:p>
        </w:tc>
        <w:tc>
          <w:tcPr>
            <w:tcW w:w="3870" w:type="dxa"/>
          </w:tcPr>
          <w:p w14:paraId="73379F61" w14:textId="77777777" w:rsidR="001F75E0" w:rsidRPr="00015000" w:rsidRDefault="002B351E" w:rsidP="002B351E">
            <w:pPr>
              <w:pStyle w:val="NormalWeb"/>
              <w:rPr>
                <w:rFonts w:ascii="Arial" w:hAnsi="Arial" w:cs="Arial"/>
                <w:color w:val="222222"/>
                <w:sz w:val="20"/>
                <w:szCs w:val="20"/>
              </w:rPr>
            </w:pPr>
            <w:r w:rsidRPr="00015000">
              <w:rPr>
                <w:rFonts w:ascii="Arial" w:hAnsi="Arial" w:cs="Arial"/>
                <w:color w:val="222222"/>
                <w:sz w:val="20"/>
                <w:szCs w:val="20"/>
              </w:rPr>
              <w:t>Decision-making process</w:t>
            </w:r>
            <w:r w:rsidRPr="00015000">
              <w:rPr>
                <w:rFonts w:ascii="Arial" w:hAnsi="Arial" w:cs="Arial"/>
                <w:color w:val="222222"/>
                <w:sz w:val="20"/>
                <w:szCs w:val="20"/>
              </w:rPr>
              <w:br/>
              <w:t>Procurement process</w:t>
            </w:r>
            <w:r w:rsidRPr="00015000">
              <w:rPr>
                <w:rFonts w:ascii="Arial" w:hAnsi="Arial" w:cs="Arial"/>
                <w:color w:val="222222"/>
                <w:sz w:val="20"/>
                <w:szCs w:val="20"/>
              </w:rPr>
              <w:br/>
              <w:t>Data collection policy</w:t>
            </w:r>
            <w:r w:rsidRPr="00015000">
              <w:rPr>
                <w:rFonts w:ascii="Arial" w:hAnsi="Arial" w:cs="Arial"/>
                <w:color w:val="222222"/>
                <w:sz w:val="20"/>
                <w:szCs w:val="20"/>
              </w:rPr>
              <w:br/>
              <w:t>Data sharing policy</w:t>
            </w:r>
            <w:r w:rsidRPr="00015000">
              <w:rPr>
                <w:rFonts w:ascii="Arial" w:hAnsi="Arial" w:cs="Arial"/>
                <w:color w:val="222222"/>
                <w:sz w:val="20"/>
                <w:szCs w:val="20"/>
              </w:rPr>
              <w:br/>
              <w:t>Overall experience</w:t>
            </w:r>
          </w:p>
        </w:tc>
      </w:tr>
      <w:tr w:rsidR="001F75E0" w:rsidRPr="00015000" w14:paraId="429A9A0E" w14:textId="77777777" w:rsidTr="00377998">
        <w:trPr>
          <w:cantSplit/>
        </w:trPr>
        <w:tc>
          <w:tcPr>
            <w:tcW w:w="4140" w:type="dxa"/>
          </w:tcPr>
          <w:p w14:paraId="320202B1" w14:textId="77777777" w:rsidR="002B351E" w:rsidRPr="00015000" w:rsidRDefault="002B351E" w:rsidP="00015000">
            <w:pPr>
              <w:ind w:left="270" w:hanging="270"/>
            </w:pPr>
            <w:r w:rsidRPr="00015000">
              <w:rPr>
                <w:b/>
              </w:rPr>
              <w:t>Tim Ularich</w:t>
            </w:r>
            <w:r w:rsidRPr="00015000">
              <w:t>, Deputy Maintenance Engineer</w:t>
            </w:r>
          </w:p>
          <w:p w14:paraId="122E2143" w14:textId="77777777" w:rsidR="002B351E" w:rsidRPr="00015000" w:rsidRDefault="002B351E" w:rsidP="00015000">
            <w:pPr>
              <w:ind w:left="270" w:hanging="270"/>
            </w:pPr>
            <w:r w:rsidRPr="00015000">
              <w:rPr>
                <w:b/>
              </w:rPr>
              <w:t>Jeff Ca</w:t>
            </w:r>
            <w:r w:rsidR="003A1644" w:rsidRPr="00015000">
              <w:rPr>
                <w:b/>
              </w:rPr>
              <w:t>sp</w:t>
            </w:r>
            <w:r w:rsidRPr="00015000">
              <w:rPr>
                <w:b/>
              </w:rPr>
              <w:t>er,</w:t>
            </w:r>
            <w:r w:rsidRPr="00015000">
              <w:t xml:space="preserve"> Equipment Operations Manager</w:t>
            </w:r>
          </w:p>
          <w:p w14:paraId="0EBEBC78" w14:textId="77777777" w:rsidR="002B351E" w:rsidRPr="00015000" w:rsidRDefault="002B351E" w:rsidP="00015000">
            <w:pPr>
              <w:ind w:left="270" w:hanging="270"/>
            </w:pPr>
            <w:r w:rsidRPr="00015000">
              <w:rPr>
                <w:b/>
              </w:rPr>
              <w:t>Rodney Andrews</w:t>
            </w:r>
            <w:r w:rsidRPr="00015000">
              <w:t>, Equipment Specialist</w:t>
            </w:r>
          </w:p>
          <w:p w14:paraId="4650F2C1" w14:textId="77777777" w:rsidR="002B351E" w:rsidRPr="00015000" w:rsidRDefault="002B351E" w:rsidP="00015000">
            <w:pPr>
              <w:ind w:left="270" w:hanging="270"/>
            </w:pPr>
            <w:r w:rsidRPr="00015000">
              <w:rPr>
                <w:b/>
              </w:rPr>
              <w:t>Troy Starley</w:t>
            </w:r>
            <w:r w:rsidRPr="00015000">
              <w:t>, Equipment Specialist</w:t>
            </w:r>
          </w:p>
          <w:p w14:paraId="2A7DA191" w14:textId="7E551BD2" w:rsidR="002B351E" w:rsidRPr="00015000" w:rsidRDefault="002B351E" w:rsidP="00015000">
            <w:pPr>
              <w:ind w:left="270" w:hanging="270"/>
            </w:pPr>
            <w:r w:rsidRPr="00015000">
              <w:rPr>
                <w:b/>
              </w:rPr>
              <w:t>Nicole Godfrey</w:t>
            </w:r>
            <w:r w:rsidRPr="00015000">
              <w:t xml:space="preserve">, Equipment Systems </w:t>
            </w:r>
            <w:r w:rsidR="00BB1F01">
              <w:tab/>
            </w:r>
            <w:r w:rsidRPr="00015000">
              <w:t>Specialist</w:t>
            </w:r>
          </w:p>
          <w:p w14:paraId="30AC0E25" w14:textId="0D9BA9C1" w:rsidR="001F75E0" w:rsidRPr="00015000" w:rsidRDefault="002B351E" w:rsidP="00015000">
            <w:pPr>
              <w:ind w:left="270" w:hanging="270"/>
            </w:pPr>
            <w:r w:rsidRPr="00015000">
              <w:rPr>
                <w:b/>
              </w:rPr>
              <w:t>CJ Connor</w:t>
            </w:r>
            <w:r w:rsidRPr="00015000">
              <w:t xml:space="preserve">, Maintenance Programs and </w:t>
            </w:r>
            <w:r w:rsidR="00BB1F01">
              <w:tab/>
            </w:r>
            <w:r w:rsidRPr="00015000">
              <w:t>Contracts Manager</w:t>
            </w:r>
          </w:p>
        </w:tc>
        <w:tc>
          <w:tcPr>
            <w:tcW w:w="1350" w:type="dxa"/>
          </w:tcPr>
          <w:p w14:paraId="53A76C72" w14:textId="77777777" w:rsidR="001F75E0" w:rsidRPr="00015000" w:rsidRDefault="002B351E" w:rsidP="001F75E0">
            <w:r w:rsidRPr="00015000">
              <w:t>Nov. 27</w:t>
            </w:r>
            <w:r w:rsidRPr="00015000">
              <w:rPr>
                <w:vertAlign w:val="superscript"/>
              </w:rPr>
              <w:t>th</w:t>
            </w:r>
            <w:r w:rsidRPr="00015000">
              <w:t xml:space="preserve"> / </w:t>
            </w:r>
            <w:r w:rsidR="00D30F7C" w:rsidRPr="00015000">
              <w:t>2</w:t>
            </w:r>
            <w:r w:rsidRPr="00015000">
              <w:t>:30pm</w:t>
            </w:r>
          </w:p>
        </w:tc>
        <w:tc>
          <w:tcPr>
            <w:tcW w:w="3870" w:type="dxa"/>
          </w:tcPr>
          <w:p w14:paraId="58F8246F" w14:textId="77777777" w:rsidR="001F75E0" w:rsidRPr="00015000" w:rsidRDefault="002B351E" w:rsidP="002B351E">
            <w:pPr>
              <w:pStyle w:val="NormalWeb"/>
              <w:rPr>
                <w:rFonts w:ascii="Arial" w:hAnsi="Arial" w:cs="Arial"/>
                <w:color w:val="222222"/>
                <w:sz w:val="20"/>
                <w:szCs w:val="20"/>
              </w:rPr>
            </w:pPr>
            <w:r w:rsidRPr="00015000">
              <w:rPr>
                <w:rFonts w:ascii="Arial" w:hAnsi="Arial" w:cs="Arial"/>
                <w:color w:val="222222"/>
                <w:sz w:val="20"/>
                <w:szCs w:val="20"/>
              </w:rPr>
              <w:t>Implementation and Integration Decisions</w:t>
            </w:r>
            <w:r w:rsidRPr="00015000">
              <w:rPr>
                <w:rFonts w:ascii="Arial" w:hAnsi="Arial" w:cs="Arial"/>
                <w:color w:val="222222"/>
                <w:sz w:val="20"/>
                <w:szCs w:val="20"/>
              </w:rPr>
              <w:br/>
              <w:t>Hardware and Software Selection</w:t>
            </w:r>
            <w:r w:rsidRPr="00015000">
              <w:rPr>
                <w:rFonts w:ascii="Arial" w:hAnsi="Arial" w:cs="Arial"/>
                <w:color w:val="222222"/>
                <w:sz w:val="20"/>
                <w:szCs w:val="20"/>
              </w:rPr>
              <w:br/>
              <w:t>Data Collection, Utilization and Management</w:t>
            </w:r>
            <w:r w:rsidRPr="00015000">
              <w:rPr>
                <w:rFonts w:ascii="Arial" w:hAnsi="Arial" w:cs="Arial"/>
                <w:color w:val="222222"/>
                <w:sz w:val="20"/>
                <w:szCs w:val="20"/>
              </w:rPr>
              <w:br/>
              <w:t>Communications</w:t>
            </w:r>
            <w:r w:rsidRPr="00015000">
              <w:rPr>
                <w:rFonts w:ascii="Arial" w:hAnsi="Arial" w:cs="Arial"/>
                <w:color w:val="222222"/>
                <w:sz w:val="20"/>
                <w:szCs w:val="20"/>
              </w:rPr>
              <w:br/>
              <w:t>Implementation Issues</w:t>
            </w:r>
            <w:r w:rsidRPr="00015000">
              <w:rPr>
                <w:rFonts w:ascii="Arial" w:hAnsi="Arial" w:cs="Arial"/>
                <w:color w:val="222222"/>
                <w:sz w:val="20"/>
                <w:szCs w:val="20"/>
              </w:rPr>
              <w:br/>
              <w:t>Operations Issues</w:t>
            </w:r>
            <w:r w:rsidRPr="00015000">
              <w:rPr>
                <w:rFonts w:ascii="Arial" w:hAnsi="Arial" w:cs="Arial"/>
                <w:color w:val="222222"/>
                <w:sz w:val="20"/>
                <w:szCs w:val="20"/>
              </w:rPr>
              <w:br/>
              <w:t>Procurement</w:t>
            </w:r>
            <w:r w:rsidRPr="00015000">
              <w:rPr>
                <w:rFonts w:ascii="Arial" w:hAnsi="Arial" w:cs="Arial"/>
                <w:color w:val="222222"/>
                <w:sz w:val="20"/>
                <w:szCs w:val="20"/>
              </w:rPr>
              <w:br/>
              <w:t>Costs and Benefits</w:t>
            </w:r>
            <w:r w:rsidRPr="00015000">
              <w:rPr>
                <w:rFonts w:ascii="Arial" w:hAnsi="Arial" w:cs="Arial"/>
                <w:color w:val="222222"/>
                <w:sz w:val="20"/>
                <w:szCs w:val="20"/>
              </w:rPr>
              <w:br/>
              <w:t>Recommendations and Lessons Learned</w:t>
            </w:r>
          </w:p>
        </w:tc>
      </w:tr>
      <w:tr w:rsidR="001F75E0" w:rsidRPr="00015000" w14:paraId="169250BD" w14:textId="77777777" w:rsidTr="00377998">
        <w:trPr>
          <w:cantSplit/>
        </w:trPr>
        <w:tc>
          <w:tcPr>
            <w:tcW w:w="4140" w:type="dxa"/>
          </w:tcPr>
          <w:p w14:paraId="4014DBDC" w14:textId="77777777" w:rsidR="002B351E" w:rsidRPr="00015000" w:rsidRDefault="002B351E" w:rsidP="00015000">
            <w:pPr>
              <w:pStyle w:val="NormalWeb"/>
              <w:ind w:left="270" w:hanging="270"/>
              <w:rPr>
                <w:rFonts w:ascii="Arial" w:hAnsi="Arial" w:cs="Arial"/>
                <w:color w:val="222222"/>
                <w:kern w:val="0"/>
                <w:sz w:val="20"/>
                <w:szCs w:val="20"/>
              </w:rPr>
            </w:pPr>
            <w:r w:rsidRPr="00015000">
              <w:rPr>
                <w:rFonts w:ascii="Arial" w:hAnsi="Arial" w:cs="Arial"/>
                <w:b/>
                <w:color w:val="222222"/>
                <w:sz w:val="20"/>
                <w:szCs w:val="20"/>
              </w:rPr>
              <w:t>Tim Ularich</w:t>
            </w:r>
            <w:r w:rsidRPr="00015000">
              <w:rPr>
                <w:rFonts w:ascii="Arial" w:hAnsi="Arial" w:cs="Arial"/>
                <w:color w:val="222222"/>
                <w:sz w:val="20"/>
                <w:szCs w:val="20"/>
              </w:rPr>
              <w:t>, Deputy Maintenance Engineer</w:t>
            </w:r>
          </w:p>
          <w:p w14:paraId="7B43596A" w14:textId="77777777" w:rsidR="002B351E" w:rsidRP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Adam Radel</w:t>
            </w:r>
            <w:r w:rsidRPr="00015000">
              <w:rPr>
                <w:rFonts w:ascii="Arial" w:hAnsi="Arial" w:cs="Arial"/>
                <w:color w:val="222222"/>
                <w:sz w:val="20"/>
                <w:szCs w:val="20"/>
              </w:rPr>
              <w:t>, GIS Program Manager</w:t>
            </w:r>
          </w:p>
          <w:p w14:paraId="61CA372F" w14:textId="77777777" w:rsidR="001F75E0" w:rsidRP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Kaitlin Marousis</w:t>
            </w:r>
            <w:r w:rsidRPr="00015000">
              <w:rPr>
                <w:rFonts w:ascii="Arial" w:hAnsi="Arial" w:cs="Arial"/>
                <w:color w:val="222222"/>
                <w:sz w:val="20"/>
                <w:szCs w:val="20"/>
              </w:rPr>
              <w:t>, GIS Analyst</w:t>
            </w:r>
          </w:p>
        </w:tc>
        <w:tc>
          <w:tcPr>
            <w:tcW w:w="1350" w:type="dxa"/>
          </w:tcPr>
          <w:p w14:paraId="25B3F3B2" w14:textId="77777777" w:rsidR="001F75E0" w:rsidRPr="00015000" w:rsidRDefault="002B351E" w:rsidP="001F75E0">
            <w:r w:rsidRPr="00015000">
              <w:t>Nov. 28</w:t>
            </w:r>
            <w:r w:rsidRPr="00015000">
              <w:rPr>
                <w:vertAlign w:val="superscript"/>
              </w:rPr>
              <w:t>th</w:t>
            </w:r>
            <w:r w:rsidRPr="00015000">
              <w:t xml:space="preserve"> / </w:t>
            </w:r>
            <w:r w:rsidR="00D30F7C" w:rsidRPr="00015000">
              <w:t>9</w:t>
            </w:r>
            <w:r w:rsidRPr="00015000">
              <w:t>:00am</w:t>
            </w:r>
          </w:p>
        </w:tc>
        <w:tc>
          <w:tcPr>
            <w:tcW w:w="3870" w:type="dxa"/>
          </w:tcPr>
          <w:p w14:paraId="0398C38B" w14:textId="77777777" w:rsidR="001F75E0" w:rsidRPr="00015000" w:rsidRDefault="002B351E" w:rsidP="001F75E0">
            <w:r w:rsidRPr="00015000">
              <w:rPr>
                <w:rFonts w:ascii="Arial" w:hAnsi="Arial" w:cs="Arial"/>
                <w:color w:val="222222"/>
                <w:szCs w:val="20"/>
              </w:rPr>
              <w:t xml:space="preserve">IT &amp; Data Management </w:t>
            </w:r>
          </w:p>
        </w:tc>
      </w:tr>
      <w:tr w:rsidR="001F75E0" w:rsidRPr="00015000" w14:paraId="441AB82C" w14:textId="77777777" w:rsidTr="00377998">
        <w:trPr>
          <w:cantSplit/>
        </w:trPr>
        <w:tc>
          <w:tcPr>
            <w:tcW w:w="4140" w:type="dxa"/>
          </w:tcPr>
          <w:p w14:paraId="063020B4" w14:textId="77777777"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Tim Ularich</w:t>
            </w:r>
            <w:r w:rsidRPr="00015000">
              <w:rPr>
                <w:rFonts w:ascii="Arial" w:hAnsi="Arial" w:cs="Arial"/>
                <w:color w:val="222222"/>
                <w:sz w:val="20"/>
                <w:szCs w:val="20"/>
              </w:rPr>
              <w:t>, Deputy Maintenance Engineer</w:t>
            </w:r>
          </w:p>
          <w:p w14:paraId="7F635C26" w14:textId="49C5AF0E"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CJ Connor</w:t>
            </w:r>
            <w:r w:rsidRPr="00015000">
              <w:rPr>
                <w:rFonts w:ascii="Arial" w:hAnsi="Arial" w:cs="Arial"/>
                <w:color w:val="222222"/>
                <w:sz w:val="20"/>
                <w:szCs w:val="20"/>
              </w:rPr>
              <w:t xml:space="preserve">, Maintenance Programs and </w:t>
            </w:r>
            <w:r w:rsidR="00BB1F01">
              <w:rPr>
                <w:rFonts w:ascii="Arial" w:hAnsi="Arial" w:cs="Arial"/>
                <w:color w:val="222222"/>
                <w:sz w:val="20"/>
                <w:szCs w:val="20"/>
              </w:rPr>
              <w:tab/>
            </w:r>
            <w:r w:rsidRPr="00015000">
              <w:rPr>
                <w:rFonts w:ascii="Arial" w:hAnsi="Arial" w:cs="Arial"/>
                <w:color w:val="222222"/>
                <w:sz w:val="20"/>
                <w:szCs w:val="20"/>
              </w:rPr>
              <w:t>Contracts Manager</w:t>
            </w:r>
          </w:p>
          <w:p w14:paraId="21D317F1" w14:textId="77777777"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Greg Searle</w:t>
            </w:r>
            <w:r w:rsidRPr="00015000">
              <w:rPr>
                <w:rFonts w:ascii="Arial" w:hAnsi="Arial" w:cs="Arial"/>
                <w:color w:val="222222"/>
                <w:sz w:val="20"/>
                <w:szCs w:val="20"/>
              </w:rPr>
              <w:t>, District Engineer</w:t>
            </w:r>
          </w:p>
          <w:p w14:paraId="3A4A2F06" w14:textId="77777777"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Michael Cole</w:t>
            </w:r>
            <w:r w:rsidRPr="00015000">
              <w:rPr>
                <w:rFonts w:ascii="Arial" w:hAnsi="Arial" w:cs="Arial"/>
                <w:color w:val="222222"/>
                <w:sz w:val="20"/>
                <w:szCs w:val="20"/>
              </w:rPr>
              <w:t>, Area Supervisor</w:t>
            </w:r>
          </w:p>
          <w:p w14:paraId="4AFAD50B" w14:textId="77777777" w:rsidR="001F75E0" w:rsidRP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Chad Hansen</w:t>
            </w:r>
            <w:r w:rsidRPr="00015000">
              <w:rPr>
                <w:rFonts w:ascii="Arial" w:hAnsi="Arial" w:cs="Arial"/>
                <w:color w:val="222222"/>
                <w:sz w:val="20"/>
                <w:szCs w:val="20"/>
              </w:rPr>
              <w:t>, Station Supervisor</w:t>
            </w:r>
          </w:p>
        </w:tc>
        <w:tc>
          <w:tcPr>
            <w:tcW w:w="1350" w:type="dxa"/>
          </w:tcPr>
          <w:p w14:paraId="13CBD500" w14:textId="77777777" w:rsidR="001F75E0" w:rsidRPr="00015000" w:rsidRDefault="002B351E" w:rsidP="001F75E0">
            <w:r w:rsidRPr="00015000">
              <w:t>Nov. 28</w:t>
            </w:r>
            <w:r w:rsidRPr="00015000">
              <w:rPr>
                <w:vertAlign w:val="superscript"/>
              </w:rPr>
              <w:t>th</w:t>
            </w:r>
            <w:r w:rsidRPr="00015000">
              <w:t xml:space="preserve"> / </w:t>
            </w:r>
            <w:r w:rsidR="00D30F7C" w:rsidRPr="00015000">
              <w:t>1</w:t>
            </w:r>
            <w:r w:rsidRPr="00015000">
              <w:t>:00pm</w:t>
            </w:r>
          </w:p>
        </w:tc>
        <w:tc>
          <w:tcPr>
            <w:tcW w:w="3870" w:type="dxa"/>
          </w:tcPr>
          <w:p w14:paraId="0DB717DA" w14:textId="77777777" w:rsidR="001F75E0" w:rsidRPr="00015000" w:rsidRDefault="002B351E" w:rsidP="002B351E">
            <w:pPr>
              <w:pStyle w:val="NormalWeb"/>
              <w:rPr>
                <w:rFonts w:ascii="Arial" w:hAnsi="Arial" w:cs="Arial"/>
                <w:color w:val="222222"/>
                <w:sz w:val="20"/>
                <w:szCs w:val="20"/>
              </w:rPr>
            </w:pPr>
            <w:r w:rsidRPr="00015000">
              <w:rPr>
                <w:rFonts w:ascii="Arial" w:hAnsi="Arial" w:cs="Arial"/>
                <w:color w:val="222222"/>
                <w:sz w:val="20"/>
                <w:szCs w:val="20"/>
              </w:rPr>
              <w:t>Hardware Installation</w:t>
            </w:r>
            <w:r w:rsidRPr="00015000">
              <w:rPr>
                <w:rFonts w:ascii="Arial" w:hAnsi="Arial" w:cs="Arial"/>
                <w:color w:val="222222"/>
                <w:sz w:val="20"/>
                <w:szCs w:val="20"/>
              </w:rPr>
              <w:br/>
              <w:t>Technology Issues and Testing</w:t>
            </w:r>
            <w:r w:rsidRPr="00015000">
              <w:rPr>
                <w:rFonts w:ascii="Arial" w:hAnsi="Arial" w:cs="Arial"/>
                <w:color w:val="222222"/>
                <w:sz w:val="20"/>
                <w:szCs w:val="20"/>
              </w:rPr>
              <w:br/>
              <w:t>Operations</w:t>
            </w:r>
            <w:r w:rsidRPr="00015000">
              <w:rPr>
                <w:rFonts w:ascii="Arial" w:hAnsi="Arial" w:cs="Arial"/>
                <w:color w:val="222222"/>
                <w:sz w:val="20"/>
                <w:szCs w:val="20"/>
              </w:rPr>
              <w:br/>
              <w:t>Maintenance</w:t>
            </w:r>
          </w:p>
        </w:tc>
      </w:tr>
    </w:tbl>
    <w:p w14:paraId="50184FBE" w14:textId="77777777" w:rsidR="00C367DE" w:rsidRDefault="00C367DE" w:rsidP="00C367DE"/>
    <w:p w14:paraId="4FB80B1B" w14:textId="77777777" w:rsidR="00E061D3" w:rsidRDefault="00E061D3" w:rsidP="00C367DE"/>
    <w:p w14:paraId="628EF7E7" w14:textId="77777777" w:rsidR="00AB6412" w:rsidRDefault="00D44301" w:rsidP="00AB6412">
      <w:pPr>
        <w:spacing w:line="240" w:lineRule="auto"/>
        <w:rPr>
          <w:rFonts w:ascii="AECOM Sans" w:hAnsi="AECOM Sans" w:cs="AECOM Sans"/>
          <w:szCs w:val="20"/>
        </w:rPr>
      </w:pPr>
      <w:r>
        <w:rPr>
          <w:rFonts w:ascii="AECOM Sans" w:hAnsi="AECOM Sans" w:cs="AECOM Sans"/>
          <w:noProof/>
          <w:szCs w:val="20"/>
        </w:rPr>
        <w:drawing>
          <wp:inline distT="0" distB="0" distL="0" distR="0" wp14:anchorId="717F6FDE" wp14:editId="40F378C1">
            <wp:extent cx="3067050" cy="1918097"/>
            <wp:effectExtent l="0" t="0" r="0" b="635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SnowPlow_2.jpg"/>
                    <pic:cNvPicPr/>
                  </pic:nvPicPr>
                  <pic:blipFill rotWithShape="1">
                    <a:blip r:embed="rId14" cstate="print">
                      <a:extLst>
                        <a:ext uri="{28A0092B-C50C-407E-A947-70E740481C1C}">
                          <a14:useLocalDpi xmlns:a14="http://schemas.microsoft.com/office/drawing/2010/main" val="0"/>
                        </a:ext>
                      </a:extLst>
                    </a:blip>
                    <a:srcRect r="10056"/>
                    <a:stretch/>
                  </pic:blipFill>
                  <pic:spPr bwMode="auto">
                    <a:xfrm>
                      <a:off x="0" y="0"/>
                      <a:ext cx="3070477" cy="1920240"/>
                    </a:xfrm>
                    <a:prstGeom prst="rect">
                      <a:avLst/>
                    </a:prstGeom>
                    <a:ln>
                      <a:noFill/>
                    </a:ln>
                    <a:extLst>
                      <a:ext uri="{53640926-AAD7-44D8-BBD7-CCE9431645EC}">
                        <a14:shadowObscured xmlns:a14="http://schemas.microsoft.com/office/drawing/2010/main"/>
                      </a:ext>
                    </a:extLst>
                  </pic:spPr>
                </pic:pic>
              </a:graphicData>
            </a:graphic>
          </wp:inline>
        </w:drawing>
      </w:r>
      <w:r>
        <w:rPr>
          <w:rFonts w:ascii="AECOM Sans" w:hAnsi="AECOM Sans" w:cs="AECOM Sans"/>
          <w:noProof/>
          <w:szCs w:val="20"/>
        </w:rPr>
        <w:drawing>
          <wp:inline distT="0" distB="0" distL="0" distR="0" wp14:anchorId="576C6D89" wp14:editId="75B31069">
            <wp:extent cx="2563473" cy="1920240"/>
            <wp:effectExtent l="0" t="0" r="8890" b="381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OT Salt Truck.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63473" cy="1920240"/>
                    </a:xfrm>
                    <a:prstGeom prst="rect">
                      <a:avLst/>
                    </a:prstGeom>
                  </pic:spPr>
                </pic:pic>
              </a:graphicData>
            </a:graphic>
          </wp:inline>
        </w:drawing>
      </w:r>
    </w:p>
    <w:p w14:paraId="21C944BE" w14:textId="77777777" w:rsidR="00AB6412" w:rsidRDefault="00AB6412" w:rsidP="00823F75"/>
    <w:p w14:paraId="415EEF1C" w14:textId="6F356D3E" w:rsidR="00823F75" w:rsidRDefault="00E061D3" w:rsidP="00E061D3">
      <w:pPr>
        <w:pStyle w:val="Caption"/>
      </w:pPr>
      <w:bookmarkStart w:id="25" w:name="_Toc507579019"/>
      <w:r>
        <w:t xml:space="preserve">Figure </w:t>
      </w:r>
      <w:r>
        <w:fldChar w:fldCharType="begin"/>
      </w:r>
      <w:r>
        <w:instrText xml:space="preserve"> SEQ Figure \* ARABIC </w:instrText>
      </w:r>
      <w:r>
        <w:fldChar w:fldCharType="separate"/>
      </w:r>
      <w:r w:rsidR="00CA2F39">
        <w:rPr>
          <w:noProof/>
        </w:rPr>
        <w:t>2</w:t>
      </w:r>
      <w:r>
        <w:fldChar w:fldCharType="end"/>
      </w:r>
      <w:r w:rsidR="00D44301">
        <w:t>. UDOT Snow Plow Vehicle</w:t>
      </w:r>
      <w:bookmarkEnd w:id="25"/>
    </w:p>
    <w:p w14:paraId="7207E6F3" w14:textId="77777777" w:rsidR="00823F75" w:rsidRPr="00C367DE" w:rsidRDefault="00823F75" w:rsidP="00C367DE"/>
    <w:p w14:paraId="3433FA0E" w14:textId="77777777" w:rsidR="00472BDD" w:rsidRDefault="00472BDD">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490CB5A4" w14:textId="77777777" w:rsidR="00472BDD" w:rsidRDefault="00472BDD" w:rsidP="00472BDD">
      <w:pPr>
        <w:pStyle w:val="Heading1"/>
      </w:pPr>
      <w:bookmarkStart w:id="26" w:name="_Toc513817676"/>
      <w:r w:rsidRPr="00472BDD">
        <w:lastRenderedPageBreak/>
        <w:t>Degree of AVL/GPS Implementation</w:t>
      </w:r>
      <w:bookmarkEnd w:id="26"/>
    </w:p>
    <w:p w14:paraId="07A12428" w14:textId="77777777" w:rsidR="00472BDD" w:rsidRDefault="00B94DEF" w:rsidP="00472BDD">
      <w:pPr>
        <w:pStyle w:val="BodyText"/>
      </w:pPr>
      <w:bookmarkStart w:id="27" w:name="_Hlk500511379"/>
      <w:r>
        <w:t xml:space="preserve">This section of the report outlines the </w:t>
      </w:r>
      <w:r w:rsidR="00823F75">
        <w:t xml:space="preserve">extent to which </w:t>
      </w:r>
      <w:r w:rsidR="00A718B6">
        <w:t>AVL/GPS</w:t>
      </w:r>
      <w:r w:rsidR="001C776E">
        <w:t xml:space="preserve"> technology has been deployed for UDOT winter maintenance operations.</w:t>
      </w:r>
      <w:bookmarkEnd w:id="27"/>
      <w:r w:rsidR="001C776E">
        <w:t xml:space="preserve"> </w:t>
      </w:r>
    </w:p>
    <w:p w14:paraId="4BF4C243" w14:textId="77777777" w:rsidR="0085781F" w:rsidRDefault="00A718B6" w:rsidP="0085781F">
      <w:pPr>
        <w:pStyle w:val="Heading2"/>
      </w:pPr>
      <w:bookmarkStart w:id="28" w:name="_Toc513817677"/>
      <w:r>
        <w:t>AVL/GPS</w:t>
      </w:r>
      <w:r w:rsidR="0085781F">
        <w:t xml:space="preserve"> Project Background</w:t>
      </w:r>
      <w:bookmarkEnd w:id="28"/>
      <w:r w:rsidR="0085781F">
        <w:t xml:space="preserve"> </w:t>
      </w:r>
    </w:p>
    <w:p w14:paraId="07CD52DE" w14:textId="77777777" w:rsidR="0085781F" w:rsidRDefault="0085781F" w:rsidP="0085781F">
      <w:pPr>
        <w:tabs>
          <w:tab w:val="clear" w:pos="284"/>
        </w:tabs>
        <w:spacing w:line="240" w:lineRule="auto"/>
      </w:pPr>
      <w:r>
        <w:t xml:space="preserve">UDOT determined in 2014 to install </w:t>
      </w:r>
      <w:r w:rsidR="00A718B6">
        <w:t>AVL/GPS</w:t>
      </w:r>
      <w:r>
        <w:t xml:space="preserve"> technology in winter maintenance vehicles primarily to increase the public transparency of their operations to the general public by providing snow plow locations to the general public via a public UDOT traffic information page.</w:t>
      </w:r>
      <w:r w:rsidR="00B4339B">
        <w:t xml:space="preserve">  </w:t>
      </w:r>
      <w:r w:rsidR="00635C4B">
        <w:t>In addition to vehicle location tracking, UDOT would like to implement a system that would be integrated with spreader controllers and other sensors and equipment on snowplows to report on air temperature, pavement temperature, spread rate, liquid application rate, speed, direction, plow up/plow down, and operator road condition and weather condition inputs.</w:t>
      </w:r>
    </w:p>
    <w:p w14:paraId="6AF0CFE9" w14:textId="77777777" w:rsidR="00CD0CEC" w:rsidRDefault="0085781F" w:rsidP="008722FA">
      <w:r>
        <w:br/>
        <w:t xml:space="preserve">As part of the </w:t>
      </w:r>
      <w:r w:rsidR="00A718B6">
        <w:t>AVL/GPS</w:t>
      </w:r>
      <w:r>
        <w:t xml:space="preserve"> procurement process, UDOT sent out a Request for Information (RFI) in 2014 to industry providers of AVL equipment requesting information on system costs, types of technology, and other items of interest.  </w:t>
      </w:r>
      <w:r w:rsidR="003B21D4">
        <w:t xml:space="preserve">UDOT’s RFI is included in Appendix B of this case study report.  </w:t>
      </w:r>
      <w:r w:rsidR="00CD0CEC">
        <w:t xml:space="preserve">The responses to the RFI related to costs indicated that UDOT would not be able to deploy the AVL systems on a statewide basis as desired from the outset given the available project budget.  </w:t>
      </w:r>
      <w:r w:rsidR="008722FA">
        <w:t>However, t</w:t>
      </w:r>
      <w:r w:rsidR="00CD0CEC">
        <w:t>hrough the RFI process, UDOT learned about the possibility of using a pre-negotiated contract through the Western States Contracting Alliance (WSCA), which is currently managed by the National Association of State Procurement Officials (NASPO)</w:t>
      </w:r>
      <w:r w:rsidR="00635C4B">
        <w:t xml:space="preserve">, to procure an AVL/GPS system via Verizon to perform basic vehicle location tracking </w:t>
      </w:r>
      <w:r w:rsidR="00990694">
        <w:t>that</w:t>
      </w:r>
      <w:r w:rsidR="00635C4B">
        <w:t xml:space="preserve"> fulfill</w:t>
      </w:r>
      <w:r w:rsidR="00990694">
        <w:t>s</w:t>
      </w:r>
      <w:r w:rsidR="00635C4B">
        <w:t xml:space="preserve"> the primary need for public transparency</w:t>
      </w:r>
      <w:r w:rsidR="00CD0CEC">
        <w:t>.  Verizon had entered into a contract in 2011 through the WSCA</w:t>
      </w:r>
      <w:r w:rsidR="00990694">
        <w:t>, and</w:t>
      </w:r>
      <w:r w:rsidR="00CD0CEC">
        <w:t xml:space="preserve"> UDOT was able to leverage for the deployment of </w:t>
      </w:r>
      <w:r w:rsidR="00990694">
        <w:t xml:space="preserve">the Verizon </w:t>
      </w:r>
      <w:r w:rsidR="00CD0CEC">
        <w:t xml:space="preserve">AVL </w:t>
      </w:r>
      <w:r w:rsidR="00990694">
        <w:t xml:space="preserve">system </w:t>
      </w:r>
      <w:r w:rsidR="00CD0CEC">
        <w:t>on UDOT winter maintenance vehicles throughout the state</w:t>
      </w:r>
      <w:r w:rsidR="008722FA">
        <w:t xml:space="preserve"> within the available project budget</w:t>
      </w:r>
      <w:r w:rsidR="00CD0CEC">
        <w:t>.</w:t>
      </w:r>
    </w:p>
    <w:p w14:paraId="3364FF81" w14:textId="77777777" w:rsidR="00472BDD" w:rsidRPr="00F125E9" w:rsidRDefault="00472BDD" w:rsidP="00472BDD">
      <w:pPr>
        <w:pStyle w:val="Heading2"/>
      </w:pPr>
      <w:bookmarkStart w:id="29" w:name="_Toc513817678"/>
      <w:r w:rsidRPr="00F125E9">
        <w:t xml:space="preserve">Size of </w:t>
      </w:r>
      <w:r w:rsidR="00A718B6" w:rsidRPr="00F125E9">
        <w:t>AVL/GPS</w:t>
      </w:r>
      <w:r w:rsidRPr="00F125E9">
        <w:t xml:space="preserve"> Implementation</w:t>
      </w:r>
      <w:bookmarkEnd w:id="29"/>
    </w:p>
    <w:p w14:paraId="44AAB408" w14:textId="77777777" w:rsidR="00AC11AE" w:rsidRDefault="001C776E" w:rsidP="00CF2E14">
      <w:bookmarkStart w:id="30" w:name="_Hlk500511446"/>
      <w:r>
        <w:t xml:space="preserve">UDOT has procured and installed </w:t>
      </w:r>
      <w:r w:rsidR="00A718B6">
        <w:t>AVL/GPS</w:t>
      </w:r>
      <w:r>
        <w:t xml:space="preserve"> equipment on all 508 </w:t>
      </w:r>
      <w:r w:rsidR="00273EC7">
        <w:t>Class 8 winter maintenance vehicles</w:t>
      </w:r>
      <w:r>
        <w:t xml:space="preserve"> throughout the state.  </w:t>
      </w:r>
      <w:r w:rsidR="00AC11AE">
        <w:t xml:space="preserve"> </w:t>
      </w:r>
      <w:r>
        <w:t xml:space="preserve">In addition to snowplows, UDOT has also implemented the </w:t>
      </w:r>
      <w:r w:rsidR="00A718B6">
        <w:t>AVL/GPS</w:t>
      </w:r>
      <w:r>
        <w:t xml:space="preserve"> on its Incident Maintenance Trucks (IMTs) that assist motorists involved in incidents along UDOT roads and highways.  </w:t>
      </w:r>
      <w:r w:rsidR="00CF2E14">
        <w:t xml:space="preserve"> </w:t>
      </w:r>
      <w:bookmarkEnd w:id="30"/>
    </w:p>
    <w:p w14:paraId="63C96B46" w14:textId="77777777" w:rsidR="00472BDD" w:rsidRDefault="00A718B6" w:rsidP="00472BDD">
      <w:pPr>
        <w:pStyle w:val="Heading2"/>
      </w:pPr>
      <w:bookmarkStart w:id="31" w:name="_Toc513817679"/>
      <w:r>
        <w:t>AVL/GPS</w:t>
      </w:r>
      <w:r w:rsidR="00472BDD">
        <w:t xml:space="preserve"> Vendor Solution</w:t>
      </w:r>
      <w:bookmarkEnd w:id="31"/>
    </w:p>
    <w:p w14:paraId="41254A80" w14:textId="42FFC496" w:rsidR="005676F0" w:rsidRDefault="005676F0" w:rsidP="005676F0">
      <w:pPr>
        <w:pStyle w:val="BodyText"/>
      </w:pPr>
      <w:r>
        <w:t xml:space="preserve">In the </w:t>
      </w:r>
      <w:r w:rsidR="0062503C">
        <w:t>months of December 2014 and January 2015</w:t>
      </w:r>
      <w:r>
        <w:t xml:space="preserve">, UDOT requested Verizon to perform a demonstration of </w:t>
      </w:r>
      <w:r w:rsidR="00990694">
        <w:t xml:space="preserve">its AVL </w:t>
      </w:r>
      <w:r>
        <w:t xml:space="preserve">system on approximately 50 winter maintenance vehicles.  Verizon performed the hardware installations on the UDOT vehicles and demonstrated the functionality and reliability of the system over a two-month period for UDOT.  </w:t>
      </w:r>
      <w:r w:rsidR="00990694">
        <w:t>Verizon provided a</w:t>
      </w:r>
      <w:r>
        <w:t xml:space="preserve"> software package (NetworkFleet) </w:t>
      </w:r>
      <w:r w:rsidR="00990694">
        <w:t xml:space="preserve">allowing </w:t>
      </w:r>
      <w:r>
        <w:t xml:space="preserve">UDOT staff </w:t>
      </w:r>
      <w:r w:rsidR="00990694">
        <w:t xml:space="preserve">to monitor vehicles </w:t>
      </w:r>
      <w:r>
        <w:t xml:space="preserve">and </w:t>
      </w:r>
      <w:r w:rsidR="00990694">
        <w:t xml:space="preserve">use </w:t>
      </w:r>
      <w:r>
        <w:t xml:space="preserve">features of the software to confirm that the system was functioning properly.  </w:t>
      </w:r>
    </w:p>
    <w:p w14:paraId="4EA7E3D2" w14:textId="77777777" w:rsidR="0022715F" w:rsidRDefault="005676F0" w:rsidP="005676F0">
      <w:pPr>
        <w:pStyle w:val="BodyText"/>
      </w:pPr>
      <w:r>
        <w:t xml:space="preserve">Upon successful completion of the demonstration, UDOT purchased additional Verizon hardware that was then installed by a Verizon team of subcontractors in all </w:t>
      </w:r>
      <w:r w:rsidR="00293DB3">
        <w:t xml:space="preserve">508 Class 8 </w:t>
      </w:r>
      <w:r>
        <w:t xml:space="preserve">winter maintenance vehicles prior to the 2015-2016 winter season.  Since that time, </w:t>
      </w:r>
      <w:r w:rsidR="00293DB3">
        <w:t>additional</w:t>
      </w:r>
      <w:r>
        <w:t xml:space="preserve"> UDOT maintenance </w:t>
      </w:r>
      <w:r w:rsidR="00293DB3">
        <w:t xml:space="preserve">equipment and IMTs (UDOT Safety Service Patrol vehicles) </w:t>
      </w:r>
      <w:r>
        <w:t>have been equipped with Verizon hardware units</w:t>
      </w:r>
      <w:r w:rsidR="00293DB3">
        <w:t>.</w:t>
      </w:r>
      <w:r>
        <w:t xml:space="preserve">  UDOT staff have been trained on the installation of Verizon hardware on new winter maintenance vehicles</w:t>
      </w:r>
      <w:r w:rsidR="00293DB3">
        <w:t xml:space="preserve"> and other maintenance equipment (i.e. sweepers, loaders, skid steers, mini-excavators, graders, etc.)</w:t>
      </w:r>
      <w:r>
        <w:t>.</w:t>
      </w:r>
    </w:p>
    <w:p w14:paraId="19DBC888" w14:textId="77777777" w:rsidR="0022715F" w:rsidRDefault="0022715F" w:rsidP="005676F0">
      <w:pPr>
        <w:pStyle w:val="BodyText"/>
      </w:pPr>
    </w:p>
    <w:p w14:paraId="1FA8C9B2" w14:textId="77777777" w:rsidR="00472BDD" w:rsidRDefault="00472BDD" w:rsidP="005676F0">
      <w:pPr>
        <w:pStyle w:val="BodyText"/>
        <w:rPr>
          <w:rFonts w:asciiTheme="majorHAnsi" w:eastAsiaTheme="majorEastAsia" w:hAnsiTheme="majorHAnsi" w:cstheme="majorBidi"/>
          <w:b/>
          <w:bCs/>
          <w:color w:val="00B5E2" w:themeColor="accent1"/>
          <w:sz w:val="32"/>
          <w:szCs w:val="28"/>
        </w:rPr>
      </w:pPr>
    </w:p>
    <w:p w14:paraId="294E85A9" w14:textId="77777777" w:rsidR="00472BDD" w:rsidRDefault="00472BDD" w:rsidP="00472BDD">
      <w:pPr>
        <w:pStyle w:val="Heading1"/>
      </w:pPr>
      <w:bookmarkStart w:id="32" w:name="_Toc513817680"/>
      <w:r w:rsidRPr="00472BDD">
        <w:lastRenderedPageBreak/>
        <w:t xml:space="preserve">Level of </w:t>
      </w:r>
      <w:r>
        <w:t xml:space="preserve">System </w:t>
      </w:r>
      <w:r w:rsidRPr="00472BDD">
        <w:t>Integration</w:t>
      </w:r>
      <w:bookmarkEnd w:id="32"/>
    </w:p>
    <w:p w14:paraId="446A6F9F" w14:textId="77777777" w:rsidR="005676F0" w:rsidRDefault="00C539E3" w:rsidP="00472BDD">
      <w:pPr>
        <w:pStyle w:val="BodyText"/>
      </w:pPr>
      <w:bookmarkStart w:id="33" w:name="_Hlk507657171"/>
      <w:r>
        <w:t xml:space="preserve">This section details the </w:t>
      </w:r>
      <w:r w:rsidR="005676F0">
        <w:t xml:space="preserve">Verizon </w:t>
      </w:r>
      <w:r w:rsidR="00A718B6">
        <w:t>AVL/GPS</w:t>
      </w:r>
      <w:r>
        <w:t xml:space="preserve"> system equipment that was installed for the Utah DOT and the level of integration </w:t>
      </w:r>
      <w:r w:rsidR="005676F0">
        <w:t xml:space="preserve">with </w:t>
      </w:r>
      <w:r w:rsidR="00990694">
        <w:t xml:space="preserve">other technology on </w:t>
      </w:r>
      <w:r w:rsidR="005676F0">
        <w:t xml:space="preserve">winter maintenance vehicles. </w:t>
      </w:r>
    </w:p>
    <w:p w14:paraId="42490EB0" w14:textId="77777777" w:rsidR="00472BDD" w:rsidRDefault="00472BDD" w:rsidP="00472BDD">
      <w:pPr>
        <w:pStyle w:val="Heading2"/>
      </w:pPr>
      <w:bookmarkStart w:id="34" w:name="_Toc513817681"/>
      <w:bookmarkEnd w:id="33"/>
      <w:r>
        <w:t>Vehicle Hardware</w:t>
      </w:r>
      <w:bookmarkEnd w:id="34"/>
    </w:p>
    <w:p w14:paraId="07C54D4F" w14:textId="5A2B78FA" w:rsidR="00BA728B" w:rsidRDefault="00BA728B" w:rsidP="00BA728B">
      <w:r>
        <w:t xml:space="preserve">The vehicle hardware component of the UDOT </w:t>
      </w:r>
      <w:r w:rsidR="00A718B6">
        <w:t>AVL/GPS</w:t>
      </w:r>
      <w:r>
        <w:t xml:space="preserve"> is the Verizon NetworkFleet Model 5500 unit that is installed within the vehicle</w:t>
      </w:r>
      <w:r w:rsidR="00C51DED">
        <w:t xml:space="preserve"> and placed</w:t>
      </w:r>
      <w:r>
        <w:t xml:space="preserve"> behind the vehicle dash</w:t>
      </w:r>
      <w:r w:rsidR="00F3438C">
        <w:t>board</w:t>
      </w:r>
      <w:r>
        <w:t xml:space="preserve">. This model is </w:t>
      </w:r>
      <w:r w:rsidR="00021CCE">
        <w:t xml:space="preserve">compatible with </w:t>
      </w:r>
      <w:r w:rsidR="00C10478">
        <w:t>l</w:t>
      </w:r>
      <w:r w:rsidR="00021CCE">
        <w:t>ight</w:t>
      </w:r>
      <w:r w:rsidR="00C10478">
        <w:t>-duty</w:t>
      </w:r>
      <w:r w:rsidR="00021CCE">
        <w:t xml:space="preserve"> and </w:t>
      </w:r>
      <w:r w:rsidR="00C10478">
        <w:t>heavy-duty</w:t>
      </w:r>
      <w:r>
        <w:t xml:space="preserve"> vehicles with an</w:t>
      </w:r>
      <w:r w:rsidR="00A02DF9">
        <w:t xml:space="preserve"> On-Board Diagnostics (</w:t>
      </w:r>
      <w:r>
        <w:t>OBD-II</w:t>
      </w:r>
      <w:r w:rsidR="00A02DF9">
        <w:t>)</w:t>
      </w:r>
      <w:r>
        <w:t xml:space="preserve"> link connector</w:t>
      </w:r>
      <w:r w:rsidR="00571BEA">
        <w:t xml:space="preserve"> (cars and light trucks manufactured since 1996)</w:t>
      </w:r>
      <w:r>
        <w:t xml:space="preserve"> </w:t>
      </w:r>
      <w:r w:rsidR="009933D5">
        <w:t xml:space="preserve">or </w:t>
      </w:r>
      <w:r>
        <w:t>SAE J1708 / SAE J1939 6-pin or 9-pin diagnostic link connector</w:t>
      </w:r>
      <w:r w:rsidR="00571BEA">
        <w:t xml:space="preserve"> (heavy trucks manufactured since 1988)</w:t>
      </w:r>
      <w:r w:rsidR="00021CCE">
        <w:t xml:space="preserve">.    </w:t>
      </w:r>
    </w:p>
    <w:p w14:paraId="37337B3C" w14:textId="77777777" w:rsidR="00021CCE" w:rsidRDefault="00021CCE" w:rsidP="00BA728B"/>
    <w:p w14:paraId="4D0B74BA" w14:textId="50E9A98F" w:rsidR="00CC0BFC" w:rsidRDefault="00134A7B" w:rsidP="002906B6">
      <w:r>
        <w:t xml:space="preserve">Within the hardware device, </w:t>
      </w:r>
      <w:r w:rsidR="00081662">
        <w:t xml:space="preserve">there is an internal </w:t>
      </w:r>
      <w:r w:rsidR="00021CCE">
        <w:t xml:space="preserve">GPS </w:t>
      </w:r>
      <w:r w:rsidR="00081662">
        <w:t>antenna used for position determination, as well as an internal cellular antenna</w:t>
      </w:r>
      <w:r w:rsidR="00021CCE">
        <w:t xml:space="preserve"> </w:t>
      </w:r>
      <w:r w:rsidR="00081662">
        <w:t xml:space="preserve">used for communicating the vehicle’s position to the central Verizon NetworkFleet software package that allows for automated vehicle location monitoring in real-time.  </w:t>
      </w:r>
      <w:r w:rsidR="00A4524E">
        <w:t>Figure 3</w:t>
      </w:r>
      <w:r w:rsidR="00307B3A">
        <w:t xml:space="preserve"> </w:t>
      </w:r>
      <w:r w:rsidR="00F3438C">
        <w:t>illustrates</w:t>
      </w:r>
      <w:r w:rsidR="00CC0BFC">
        <w:t xml:space="preserve"> the hardware and cabling used by UDOT staff for installation.  </w:t>
      </w:r>
    </w:p>
    <w:p w14:paraId="4B89EBCC" w14:textId="77777777" w:rsidR="00CC0BFC" w:rsidRDefault="00CC0BFC" w:rsidP="002906B6"/>
    <w:p w14:paraId="0527BDFD" w14:textId="77777777" w:rsidR="00E061D3" w:rsidRDefault="000E4E99" w:rsidP="000141AB">
      <w:pPr>
        <w:jc w:val="center"/>
      </w:pPr>
      <w:r w:rsidRPr="00134A7B">
        <w:rPr>
          <w:noProof/>
        </w:rPr>
        <mc:AlternateContent>
          <mc:Choice Requires="wps">
            <w:drawing>
              <wp:anchor distT="45720" distB="45720" distL="114300" distR="114300" simplePos="0" relativeHeight="251654144" behindDoc="0" locked="0" layoutInCell="1" allowOverlap="1" wp14:anchorId="71897EB5" wp14:editId="42CEDB9E">
                <wp:simplePos x="0" y="0"/>
                <wp:positionH relativeFrom="column">
                  <wp:posOffset>3888003</wp:posOffset>
                </wp:positionH>
                <wp:positionV relativeFrom="paragraph">
                  <wp:posOffset>220294</wp:posOffset>
                </wp:positionV>
                <wp:extent cx="1466850" cy="1404620"/>
                <wp:effectExtent l="0" t="0" r="19050" b="1397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1404620"/>
                        </a:xfrm>
                        <a:prstGeom prst="rect">
                          <a:avLst/>
                        </a:prstGeom>
                        <a:solidFill>
                          <a:srgbClr val="FFFFFF"/>
                        </a:solidFill>
                        <a:ln w="9525">
                          <a:solidFill>
                            <a:srgbClr val="000000"/>
                          </a:solidFill>
                          <a:miter lim="800000"/>
                          <a:headEnd/>
                          <a:tailEnd/>
                        </a:ln>
                      </wps:spPr>
                      <wps:txbx>
                        <w:txbxContent>
                          <w:p w14:paraId="4194417D" w14:textId="77777777" w:rsidR="0062503C" w:rsidRDefault="0062503C" w:rsidP="00F3438C">
                            <w:r>
                              <w:t>Verizon NetworkFleet 5500 Hardware with Internal GPS and Cellular Antennae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897EB5" id="Text Box 2" o:spid="_x0000_s1029" type="#_x0000_t202" style="position:absolute;left:0;text-align:left;margin-left:306.15pt;margin-top:17.35pt;width:115.5pt;height:110.6pt;z-index:251654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">
                <v:textbox style="mso-fit-shape-to-text:t">
                  <w:txbxContent>
                    <w:p w14:paraId="4194417D" w14:textId="77777777" w:rsidR="0062503C" w:rsidRDefault="0062503C" w:rsidP="00F3438C">
                      <w:r>
                        <w:t>Verizon NetworkFleet 5500 Hardware with Internal GPS and Cellular Antennae</w:t>
                      </w:r>
                    </w:p>
                  </w:txbxContent>
                </v:textbox>
              </v:shape>
            </w:pict>
          </mc:Fallback>
        </mc:AlternateContent>
      </w:r>
      <w:r w:rsidR="00E061D3" w:rsidRPr="00134A7B">
        <w:rPr>
          <w:noProof/>
        </w:rPr>
        <mc:AlternateContent>
          <mc:Choice Requires="wps">
            <w:drawing>
              <wp:anchor distT="45720" distB="45720" distL="114300" distR="114300" simplePos="0" relativeHeight="251651072" behindDoc="0" locked="0" layoutInCell="1" allowOverlap="1" wp14:anchorId="14CC0B9A" wp14:editId="72E5C632">
                <wp:simplePos x="0" y="0"/>
                <wp:positionH relativeFrom="column">
                  <wp:posOffset>43815</wp:posOffset>
                </wp:positionH>
                <wp:positionV relativeFrom="paragraph">
                  <wp:posOffset>15875</wp:posOffset>
                </wp:positionV>
                <wp:extent cx="975360" cy="1404620"/>
                <wp:effectExtent l="0" t="0" r="15240" b="139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404620"/>
                        </a:xfrm>
                        <a:prstGeom prst="rect">
                          <a:avLst/>
                        </a:prstGeom>
                        <a:solidFill>
                          <a:srgbClr val="FFFFFF"/>
                        </a:solidFill>
                        <a:ln w="9525">
                          <a:solidFill>
                            <a:srgbClr val="000000"/>
                          </a:solidFill>
                          <a:miter lim="800000"/>
                          <a:headEnd/>
                          <a:tailEnd/>
                        </a:ln>
                      </wps:spPr>
                      <wps:txbx>
                        <w:txbxContent>
                          <w:p w14:paraId="17D1FEC0" w14:textId="1D776371" w:rsidR="0062503C" w:rsidRDefault="0062503C" w:rsidP="00F3438C">
                            <w:r>
                              <w:t>Diagnostic link connector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CC0B9A" id="_x0000_s1030" type="#_x0000_t202" style="position:absolute;left:0;text-align:left;margin-left:3.45pt;margin-top:1.25pt;width:76.8pt;height:110.6pt;z-index:2516510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">
                <v:textbox style="mso-fit-shape-to-text:t">
                  <w:txbxContent>
                    <w:p w14:paraId="17D1FEC0" w14:textId="1D776371" w:rsidR="0062503C" w:rsidRDefault="0062503C" w:rsidP="00F3438C">
                      <w:r>
                        <w:t>Diagnostic link connector</w:t>
                      </w:r>
                    </w:p>
                  </w:txbxContent>
                </v:textbox>
              </v:shape>
            </w:pict>
          </mc:Fallback>
        </mc:AlternateContent>
      </w:r>
      <w:r w:rsidR="00E061D3">
        <w:rPr>
          <w:noProof/>
        </w:rPr>
        <w:drawing>
          <wp:inline distT="0" distB="0" distL="0" distR="0" wp14:anchorId="73F14F4B" wp14:editId="0B7BD614">
            <wp:extent cx="4078224" cy="20025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rizon Hardware Picture_1.jpg"/>
                    <pic:cNvPicPr/>
                  </pic:nvPicPr>
                  <pic:blipFill rotWithShape="1">
                    <a:blip r:embed="rId16">
                      <a:extLst>
                        <a:ext uri="{28A0092B-C50C-407E-A947-70E740481C1C}">
                          <a14:useLocalDpi xmlns:a14="http://schemas.microsoft.com/office/drawing/2010/main" val="0"/>
                        </a:ext>
                      </a:extLst>
                    </a:blip>
                    <a:srcRect t="19761" b="18930"/>
                    <a:stretch/>
                  </pic:blipFill>
                  <pic:spPr bwMode="auto">
                    <a:xfrm>
                      <a:off x="0" y="0"/>
                      <a:ext cx="4078224" cy="2002536"/>
                    </a:xfrm>
                    <a:prstGeom prst="rect">
                      <a:avLst/>
                    </a:prstGeom>
                    <a:ln>
                      <a:noFill/>
                    </a:ln>
                    <a:extLst>
                      <a:ext uri="{53640926-AAD7-44D8-BBD7-CCE9431645EC}">
                        <a14:shadowObscured xmlns:a14="http://schemas.microsoft.com/office/drawing/2010/main"/>
                      </a:ext>
                    </a:extLst>
                  </pic:spPr>
                </pic:pic>
              </a:graphicData>
            </a:graphic>
          </wp:inline>
        </w:drawing>
      </w:r>
    </w:p>
    <w:p w14:paraId="60B05452" w14:textId="108800E9" w:rsidR="00E061D3" w:rsidRDefault="00E061D3" w:rsidP="00E061D3">
      <w:pPr>
        <w:pStyle w:val="Caption"/>
      </w:pPr>
      <w:bookmarkStart w:id="35" w:name="_Toc507579020"/>
      <w:r>
        <w:t xml:space="preserve">Figure </w:t>
      </w:r>
      <w:r>
        <w:fldChar w:fldCharType="begin"/>
      </w:r>
      <w:r>
        <w:instrText xml:space="preserve"> SEQ Figure \* ARABIC </w:instrText>
      </w:r>
      <w:r>
        <w:fldChar w:fldCharType="separate"/>
      </w:r>
      <w:r w:rsidR="00CA2F39">
        <w:rPr>
          <w:noProof/>
        </w:rPr>
        <w:t>3</w:t>
      </w:r>
      <w:r>
        <w:fldChar w:fldCharType="end"/>
      </w:r>
      <w:r>
        <w:t>. Verizon NetworkFleet GPS Fleet Tracking Product</w:t>
      </w:r>
      <w:bookmarkEnd w:id="35"/>
    </w:p>
    <w:p w14:paraId="679FBD94" w14:textId="77777777" w:rsidR="00F3438C" w:rsidRDefault="00F3438C" w:rsidP="002906B6"/>
    <w:p w14:paraId="7638D744" w14:textId="77777777" w:rsidR="00BA728B" w:rsidRDefault="00081662" w:rsidP="002906B6">
      <w:r>
        <w:t>The hardware is approximately 5 inches long, by 3 inches wide by one inch tall, and weighs about 5 ounces.  The small size and weight allow for the hardware unit to be installed in a location behind the vehicle’s dashboard where it can be</w:t>
      </w:r>
      <w:r w:rsidR="000D2C2D">
        <w:t xml:space="preserve"> safely </w:t>
      </w:r>
      <w:r>
        <w:t>mount</w:t>
      </w:r>
      <w:r w:rsidR="000D2C2D">
        <w:t xml:space="preserve">ed as shown in Figure </w:t>
      </w:r>
      <w:r w:rsidR="00307B3A">
        <w:t>4</w:t>
      </w:r>
      <w:r w:rsidR="000D2C2D">
        <w:t>.</w:t>
      </w:r>
    </w:p>
    <w:p w14:paraId="7DA7393F" w14:textId="77777777" w:rsidR="00307B3A" w:rsidRDefault="00307B3A" w:rsidP="002906B6"/>
    <w:p w14:paraId="134C154F" w14:textId="77777777" w:rsidR="00307B3A" w:rsidRDefault="00307B3A" w:rsidP="00521465">
      <w:pPr>
        <w:pStyle w:val="BodyText"/>
        <w:spacing w:after="0" w:line="240" w:lineRule="auto"/>
        <w:jc w:val="center"/>
      </w:pPr>
      <w:r>
        <w:rPr>
          <w:noProof/>
        </w:rPr>
        <mc:AlternateContent>
          <mc:Choice Requires="wps">
            <w:drawing>
              <wp:anchor distT="0" distB="0" distL="114300" distR="114300" simplePos="0" relativeHeight="251660288" behindDoc="0" locked="0" layoutInCell="1" allowOverlap="1" wp14:anchorId="28D06B0C" wp14:editId="5EA78486">
                <wp:simplePos x="0" y="0"/>
                <wp:positionH relativeFrom="column">
                  <wp:posOffset>1543050</wp:posOffset>
                </wp:positionH>
                <wp:positionV relativeFrom="paragraph">
                  <wp:posOffset>729615</wp:posOffset>
                </wp:positionV>
                <wp:extent cx="2762250" cy="165100"/>
                <wp:effectExtent l="0" t="19050" r="57150" b="139700"/>
                <wp:wrapNone/>
                <wp:docPr id="291" name="Straight Arrow Connector 291"/>
                <wp:cNvGraphicFramePr/>
                <a:graphic xmlns:a="http://schemas.openxmlformats.org/drawingml/2006/main">
                  <a:graphicData uri="http://schemas.microsoft.com/office/word/2010/wordprocessingShape">
                    <wps:wsp>
                      <wps:cNvCnPr/>
                      <wps:spPr>
                        <a:xfrm>
                          <a:off x="0" y="0"/>
                          <a:ext cx="2762250" cy="165100"/>
                        </a:xfrm>
                        <a:prstGeom prst="straightConnector1">
                          <a:avLst/>
                        </a:prstGeom>
                        <a:ln w="508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A0D38A7" id="_x0000_t32" coordsize="21600,21600" o:spt="32" o:oned="t" path="m,l21600,21600e" filled="f">
                <v:path arrowok="t" fillok="f" o:connecttype="none"/>
                <o:lock v:ext="edit" shapetype="t"/>
              </v:shapetype>
              <v:shape id="Straight Arrow Connector 291" o:spid="_x0000_s1026" type="#_x0000_t32" style="position:absolute;margin-left:121.5pt;margin-top:57.45pt;width:217.5pt;height:1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" strokecolor="red" strokeweight="4pt">
                <v:stroke endarrow="block"/>
              </v:shape>
            </w:pict>
          </mc:Fallback>
        </mc:AlternateContent>
      </w:r>
      <w:r>
        <w:rPr>
          <w:noProof/>
        </w:rPr>
        <mc:AlternateContent>
          <mc:Choice Requires="wps">
            <w:drawing>
              <wp:anchor distT="0" distB="0" distL="114300" distR="114300" simplePos="0" relativeHeight="251659264" behindDoc="0" locked="0" layoutInCell="1" allowOverlap="1" wp14:anchorId="5B93E85D" wp14:editId="54460FE6">
                <wp:simplePos x="0" y="0"/>
                <wp:positionH relativeFrom="column">
                  <wp:posOffset>1068705</wp:posOffset>
                </wp:positionH>
                <wp:positionV relativeFrom="paragraph">
                  <wp:posOffset>547370</wp:posOffset>
                </wp:positionV>
                <wp:extent cx="496671" cy="322338"/>
                <wp:effectExtent l="19050" t="19050" r="36830" b="40005"/>
                <wp:wrapNone/>
                <wp:docPr id="292" name="Oval 292"/>
                <wp:cNvGraphicFramePr/>
                <a:graphic xmlns:a="http://schemas.openxmlformats.org/drawingml/2006/main">
                  <a:graphicData uri="http://schemas.microsoft.com/office/word/2010/wordprocessingShape">
                    <wps:wsp>
                      <wps:cNvSpPr/>
                      <wps:spPr>
                        <a:xfrm>
                          <a:off x="0" y="0"/>
                          <a:ext cx="496671" cy="322338"/>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9328568" id="Oval 292" o:spid="_x0000_s1026" style="position:absolute;margin-left:84.15pt;margin-top:43.1pt;width:39.1pt;height:25.4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" filled="f" strokecolor="red" strokeweight="3.75pt"/>
            </w:pict>
          </mc:Fallback>
        </mc:AlternateContent>
      </w:r>
      <w:r>
        <w:rPr>
          <w:noProof/>
        </w:rPr>
        <w:drawing>
          <wp:inline distT="0" distB="0" distL="0" distR="0" wp14:anchorId="1EDCDBC6" wp14:editId="19E80004">
            <wp:extent cx="2682240" cy="2011680"/>
            <wp:effectExtent l="0" t="0" r="3810" b="762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DOT Verizon Hardware in Dash_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82240" cy="2011680"/>
                    </a:xfrm>
                    <a:prstGeom prst="rect">
                      <a:avLst/>
                    </a:prstGeom>
                  </pic:spPr>
                </pic:pic>
              </a:graphicData>
            </a:graphic>
          </wp:inline>
        </w:drawing>
      </w:r>
      <w:r>
        <w:rPr>
          <w:noProof/>
        </w:rPr>
        <w:drawing>
          <wp:inline distT="0" distB="0" distL="0" distR="0" wp14:anchorId="74555F0F" wp14:editId="0A2CB8D7">
            <wp:extent cx="2682240" cy="2011680"/>
            <wp:effectExtent l="0" t="0" r="3810" b="762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DOT Verizon Hardware in Dash_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82240" cy="2011680"/>
                    </a:xfrm>
                    <a:prstGeom prst="rect">
                      <a:avLst/>
                    </a:prstGeom>
                  </pic:spPr>
                </pic:pic>
              </a:graphicData>
            </a:graphic>
          </wp:inline>
        </w:drawing>
      </w:r>
    </w:p>
    <w:p w14:paraId="68DA2F12" w14:textId="77777777" w:rsidR="00E061D3" w:rsidRDefault="00E061D3" w:rsidP="00521465">
      <w:pPr>
        <w:pStyle w:val="BodyText"/>
        <w:spacing w:after="0" w:line="240" w:lineRule="auto"/>
        <w:jc w:val="center"/>
      </w:pPr>
    </w:p>
    <w:p w14:paraId="154CA84C" w14:textId="20AAF781" w:rsidR="00307B3A" w:rsidRDefault="00E061D3" w:rsidP="00E061D3">
      <w:pPr>
        <w:pStyle w:val="Caption"/>
      </w:pPr>
      <w:bookmarkStart w:id="36" w:name="_Toc507579021"/>
      <w:r>
        <w:t xml:space="preserve">Figure </w:t>
      </w:r>
      <w:r>
        <w:fldChar w:fldCharType="begin"/>
      </w:r>
      <w:r>
        <w:instrText xml:space="preserve"> SEQ Figure \* ARABIC </w:instrText>
      </w:r>
      <w:r>
        <w:fldChar w:fldCharType="separate"/>
      </w:r>
      <w:r w:rsidR="00CA2F39">
        <w:rPr>
          <w:noProof/>
        </w:rPr>
        <w:t>4</w:t>
      </w:r>
      <w:r>
        <w:fldChar w:fldCharType="end"/>
      </w:r>
      <w:r w:rsidR="00307B3A">
        <w:t>. Location of Verizon NetworkFleet 5500 Model in UDOT Snow Plow</w:t>
      </w:r>
      <w:bookmarkEnd w:id="36"/>
    </w:p>
    <w:p w14:paraId="38E12E85" w14:textId="77777777" w:rsidR="00BA728B" w:rsidRDefault="00BA728B" w:rsidP="002906B6"/>
    <w:p w14:paraId="31C28606" w14:textId="77777777" w:rsidR="00307B3A" w:rsidRDefault="00307B3A" w:rsidP="002906B6"/>
    <w:p w14:paraId="0E9C68A1" w14:textId="3649C9AC" w:rsidR="00216D9C" w:rsidRDefault="0081361D" w:rsidP="007A70CA">
      <w:r>
        <w:t xml:space="preserve">UDOT staff noted that they have connected the </w:t>
      </w:r>
      <w:r w:rsidR="00543F04">
        <w:t xml:space="preserve">diagnostic </w:t>
      </w:r>
      <w:r>
        <w:t xml:space="preserve">link connector shown in Figure </w:t>
      </w:r>
      <w:r w:rsidR="00307B3A">
        <w:t xml:space="preserve">5 </w:t>
      </w:r>
      <w:r>
        <w:t xml:space="preserve">to their maintenance vehicles.  </w:t>
      </w:r>
      <w:r w:rsidR="007A70CA">
        <w:t>This allows pre-defined vehicle codes to be sent as alerts through the NetworkFleet software package to alert UDOT staff that vehicle maintenance is needed in a specific area.</w:t>
      </w:r>
      <w:r w:rsidR="007A70CA" w:rsidRPr="007A70CA">
        <w:t xml:space="preserve"> </w:t>
      </w:r>
      <w:r w:rsidR="007A70CA">
        <w:t xml:space="preserve"> UDOT staff receive automated alerts when these codes are detected, which provides valuable information on the appropriate maintenance actions needing to be taken.  </w:t>
      </w:r>
      <w:r w:rsidR="00216D9C">
        <w:t xml:space="preserve">This has been proven to be valuable for regular preventative maintenance required on snow plow vehicles before a vehicle would break down during snow plow operations.  </w:t>
      </w:r>
      <w:r w:rsidR="007A70CA">
        <w:t xml:space="preserve">This capability was noted as a major benefit of the system by UDOT managers and supervisors when discussing how they have used the NetworkFleet software.   </w:t>
      </w:r>
    </w:p>
    <w:p w14:paraId="216690CD" w14:textId="77777777" w:rsidR="00216D9C" w:rsidRDefault="00216D9C" w:rsidP="007A70CA"/>
    <w:p w14:paraId="76CDD7AB" w14:textId="77777777" w:rsidR="00E061D3" w:rsidRDefault="00E061D3" w:rsidP="00972034">
      <w:pPr>
        <w:pStyle w:val="BodyText"/>
        <w:spacing w:after="0"/>
        <w:jc w:val="center"/>
      </w:pPr>
      <w:r>
        <w:rPr>
          <w:noProof/>
        </w:rPr>
        <mc:AlternateContent>
          <mc:Choice Requires="wpg">
            <w:drawing>
              <wp:anchor distT="0" distB="0" distL="114300" distR="114300" simplePos="0" relativeHeight="251664384" behindDoc="0" locked="0" layoutInCell="1" allowOverlap="1" wp14:anchorId="70BBC347" wp14:editId="6E3F7D51">
                <wp:simplePos x="0" y="0"/>
                <wp:positionH relativeFrom="column">
                  <wp:posOffset>541325</wp:posOffset>
                </wp:positionH>
                <wp:positionV relativeFrom="paragraph">
                  <wp:posOffset>282143</wp:posOffset>
                </wp:positionV>
                <wp:extent cx="1463040" cy="1796041"/>
                <wp:effectExtent l="0" t="0" r="22860" b="33020"/>
                <wp:wrapNone/>
                <wp:docPr id="14" name="Group 14"/>
                <wp:cNvGraphicFramePr/>
                <a:graphic xmlns:a="http://schemas.openxmlformats.org/drawingml/2006/main">
                  <a:graphicData uri="http://schemas.microsoft.com/office/word/2010/wordprocessingGroup">
                    <wpg:wgp>
                      <wpg:cNvGrpSpPr/>
                      <wpg:grpSpPr>
                        <a:xfrm>
                          <a:off x="0" y="0"/>
                          <a:ext cx="1463040" cy="1796041"/>
                          <a:chOff x="0" y="0"/>
                          <a:chExt cx="1463040" cy="1796041"/>
                        </a:xfrm>
                      </wpg:grpSpPr>
                      <wps:wsp>
                        <wps:cNvPr id="20" name="Oval 20"/>
                        <wps:cNvSpPr/>
                        <wps:spPr>
                          <a:xfrm>
                            <a:off x="80467" y="1382573"/>
                            <a:ext cx="671499" cy="413468"/>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Text Box 2"/>
                        <wps:cNvSpPr txBox="1">
                          <a:spLocks noChangeArrowheads="1"/>
                        </wps:cNvSpPr>
                        <wps:spPr bwMode="auto">
                          <a:xfrm>
                            <a:off x="0" y="0"/>
                            <a:ext cx="1463040" cy="709575"/>
                          </a:xfrm>
                          <a:prstGeom prst="rect">
                            <a:avLst/>
                          </a:prstGeom>
                          <a:solidFill>
                            <a:srgbClr val="FFFFFF"/>
                          </a:solidFill>
                          <a:ln w="9525">
                            <a:solidFill>
                              <a:srgbClr val="000000"/>
                            </a:solidFill>
                            <a:miter lim="800000"/>
                            <a:headEnd/>
                            <a:tailEnd/>
                          </a:ln>
                        </wps:spPr>
                        <wps:txbx>
                          <w:txbxContent>
                            <w:p w14:paraId="60DBD639" w14:textId="77777777" w:rsidR="0062503C" w:rsidRDefault="0062503C" w:rsidP="0037092D">
                              <w:r>
                                <w:t>Location of Verizon AVL Hardware and connection to Vehicle Diagnostic Port</w:t>
                              </w:r>
                            </w:p>
                          </w:txbxContent>
                        </wps:txbx>
                        <wps:bodyPr rot="0" vert="horz" wrap="square" lIns="91440" tIns="45720" rIns="91440" bIns="45720" anchor="t" anchorCtr="0">
                          <a:spAutoFit/>
                        </wps:bodyPr>
                      </wps:wsp>
                      <wps:wsp>
                        <wps:cNvPr id="22" name="Straight Arrow Connector 22"/>
                        <wps:cNvCnPr/>
                        <wps:spPr>
                          <a:xfrm flipH="1">
                            <a:off x="453542" y="709575"/>
                            <a:ext cx="301625" cy="648970"/>
                          </a:xfrm>
                          <a:prstGeom prst="straightConnector1">
                            <a:avLst/>
                          </a:prstGeom>
                          <a:ln w="508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0BBC347" id="Group 14" o:spid="_x0000_s1031" style="position:absolute;left:0;text-align:left;margin-left:42.6pt;margin-top:22.2pt;width:115.2pt;height:141.4pt;z-index:251664384" coordsize="14630,17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">
                <v:oval id="Oval 20" o:spid="_x0000_s1032" style="position:absolute;left:804;top:13825;width:6715;height:4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" filled="f" strokecolor="red" strokeweight="3.75pt"/>
                <v:shape id="_x0000_s1033" type="#_x0000_t202" style="position:absolute;width:14630;height:7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2HfsMA&#10;AADbAAAADwAAAGRycy9kb3ducmV2LnhtbESPQWsCMRSE7wX/Q3iCt5pVsJTVKKII3rS2ULw9k+dm&#10;cfOybuK6+uubQqHHYWa+YWaLzlWipSaUnhWMhhkIYu1NyYWCr8/N6zuIEJENVp5JwYMCLOa9lxnm&#10;xt/5g9pDLESCcMhRgY2xzqUM2pLDMPQ1cfLOvnEYk2wKaRq8J7ir5DjL3qTDktOCxZpWlvTlcHMK&#10;wnp/rfV5f7pY83ju1u1Ef2+OSg363XIKIlIX/8N/7a1RMB7B75f0A+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2HfsMAAADbAAAADwAAAAAAAAAAAAAAAACYAgAAZHJzL2Rv&#10;d25yZXYueG1sUEsFBgAAAAAEAAQA9QAAAIgDAAAAAA==&#10;">
                  <v:textbox style="mso-fit-shape-to-text:t">
                    <w:txbxContent>
                      <w:p w14:paraId="60DBD639" w14:textId="77777777" w:rsidR="0062503C" w:rsidRDefault="0062503C" w:rsidP="0037092D">
                        <w:r>
                          <w:t>Location of Verizon AVL Hardware and connection to Vehicle Diagnostic Port</w:t>
                        </w:r>
                      </w:p>
                    </w:txbxContent>
                  </v:textbox>
                </v:shape>
                <v:shape id="Straight Arrow Connector 22" o:spid="_x0000_s1034" type="#_x0000_t32" style="position:absolute;left:4535;top:7095;width:3016;height:6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6pCcMAAADbAAAADwAAAGRycy9kb3ducmV2LnhtbESPT2sCMRTE7wW/Q3iCt5p1D1JWo6go&#10;lGKh/sHzc/PMLm5eliTq+u1NodDjMDO/YabzzjbiTj7UjhWMhhkI4tLpmo2C42Hz/gEiRGSNjWNS&#10;8KQA81nvbYqFdg/e0X0fjUgQDgUqqGJsCylDWZHFMHQtcfIuzluMSXojtcdHgttG5lk2lhZrTgsV&#10;trSqqLzub1ZB/f11Oh9/dqZZyvXCm+1m3N5GSg363WICIlIX/8N/7U+tIM/h90v6AXL2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eqQnDAAAA2wAAAA8AAAAAAAAAAAAA&#10;AAAAoQIAAGRycy9kb3ducmV2LnhtbFBLBQYAAAAABAAEAPkAAACRAwAAAAA=&#10;" strokecolor="red" strokeweight="4pt">
                  <v:stroke endarrow="block"/>
                </v:shape>
              </v:group>
            </w:pict>
          </mc:Fallback>
        </mc:AlternateContent>
      </w:r>
      <w:r w:rsidRPr="00972034">
        <w:rPr>
          <w:noProof/>
        </w:rPr>
        <w:drawing>
          <wp:inline distT="0" distB="0" distL="0" distR="0" wp14:anchorId="14B77674" wp14:editId="5D47F484">
            <wp:extent cx="4874865" cy="3657600"/>
            <wp:effectExtent l="0" t="0" r="2540" b="0"/>
            <wp:docPr id="18" name="Picture 18" descr="P:\Trans\60535309 AVL Case Studies\400-Technical\433-Case Study Work\Case Study Reports\Tier 1 - Tier 2 -- Utah DOT\UDOT Photos\UDOT In-Vehicle Equipment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1 - Tier 2 -- Utah DOT\UDOT Photos\UDOT In-Vehicle Equipment_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4865" cy="3657600"/>
                    </a:xfrm>
                    <a:prstGeom prst="rect">
                      <a:avLst/>
                    </a:prstGeom>
                    <a:noFill/>
                    <a:ln>
                      <a:noFill/>
                    </a:ln>
                  </pic:spPr>
                </pic:pic>
              </a:graphicData>
            </a:graphic>
          </wp:inline>
        </w:drawing>
      </w:r>
    </w:p>
    <w:p w14:paraId="51D7BB19" w14:textId="77777777" w:rsidR="00E061D3" w:rsidRPr="00171FA2" w:rsidRDefault="00E061D3" w:rsidP="00972034">
      <w:pPr>
        <w:pStyle w:val="BodyText"/>
        <w:spacing w:after="0"/>
        <w:jc w:val="center"/>
      </w:pPr>
    </w:p>
    <w:p w14:paraId="5C319136" w14:textId="644F5475" w:rsidR="00E061D3" w:rsidRDefault="00E061D3" w:rsidP="00E061D3">
      <w:pPr>
        <w:pStyle w:val="Caption"/>
      </w:pPr>
      <w:bookmarkStart w:id="37" w:name="_Toc507579022"/>
      <w:r>
        <w:t xml:space="preserve">Figure </w:t>
      </w:r>
      <w:r>
        <w:fldChar w:fldCharType="begin"/>
      </w:r>
      <w:r>
        <w:instrText xml:space="preserve"> SEQ Figure \* ARABIC </w:instrText>
      </w:r>
      <w:r>
        <w:fldChar w:fldCharType="separate"/>
      </w:r>
      <w:r w:rsidR="00CA2F39">
        <w:rPr>
          <w:noProof/>
        </w:rPr>
        <w:t>5</w:t>
      </w:r>
      <w:r>
        <w:fldChar w:fldCharType="end"/>
      </w:r>
      <w:r>
        <w:t>. Interior Picture of UDOT Snow Plow and Placement of Equipment</w:t>
      </w:r>
      <w:bookmarkEnd w:id="37"/>
    </w:p>
    <w:p w14:paraId="749CAA5E" w14:textId="77777777" w:rsidR="00E061D3" w:rsidRDefault="00E061D3" w:rsidP="00307B3A"/>
    <w:p w14:paraId="3940CB9D" w14:textId="60FBC939" w:rsidR="00307B3A" w:rsidRDefault="00307B3A" w:rsidP="00307B3A">
      <w:r>
        <w:t xml:space="preserve">In the cases where drivers do stop operating the vehicle in the field to report that an engine diagnostic code is being presented on their dashboard, UDOT staff can also use the data to remotely diagnose and correct the issue if that can be addressed remotely.  If issues cannot be addressed remotely, the data allow UDOT maintenance technicians to ensure appropriate tools, parts and equipment are gathered prior to making a trip to the field for any repairs.  Given the long distance of some snow plow routes that travel through remote areas on UDOT highways, supervisor / maintenance staff sometimes have to travel for multiple hours to address an issue that may be reported from a vehicle stranded on the side of the road.  </w:t>
      </w:r>
      <w:r w:rsidDel="00BB7CDB">
        <w:t xml:space="preserve">Prior to the use of the diagnostic reporting, staff would have to make one trip to verify the problem that needed correcting, and then a second trip with the correct equipment for repair.  </w:t>
      </w:r>
    </w:p>
    <w:p w14:paraId="05D01C6E" w14:textId="77777777" w:rsidR="00307B3A" w:rsidRDefault="00307B3A" w:rsidP="00307B3A"/>
    <w:p w14:paraId="1BDF6C00" w14:textId="50BE4A95" w:rsidR="00307B3A" w:rsidRDefault="00307B3A" w:rsidP="00307B3A">
      <w:r>
        <w:t>It was noted that in some cases, the diagnostic error codes have saved maintenance technicians from having to make any trips to the field because of the type of vehicle error codes presented on the vehicle dashboard could be addressed remotely.</w:t>
      </w:r>
      <w:r w:rsidRPr="0037092D">
        <w:rPr>
          <w:noProof/>
        </w:rPr>
        <w:t xml:space="preserve"> </w:t>
      </w:r>
    </w:p>
    <w:p w14:paraId="653EECC7" w14:textId="77777777" w:rsidR="00307B3A" w:rsidRDefault="00307B3A" w:rsidP="00307B3A"/>
    <w:p w14:paraId="3A0E71A6" w14:textId="77777777" w:rsidR="00307B3A" w:rsidRDefault="00307B3A" w:rsidP="00307B3A">
      <w:pPr>
        <w:tabs>
          <w:tab w:val="clear" w:pos="284"/>
        </w:tabs>
        <w:spacing w:line="240" w:lineRule="auto"/>
      </w:pPr>
      <w:r>
        <w:t xml:space="preserve">UDOT has not integrated the Verizon AVL hardware with the vehicle’s spreader controller or other on-board equipment due to budget constraints.  With the recent acquisition of Telogis by Verizon, UDOT </w:t>
      </w:r>
      <w:r>
        <w:lastRenderedPageBreak/>
        <w:t xml:space="preserve">continues exploring the possibility of integration of the AVL/GPS system with spreader controllers and other equipment on winter maintenance vehicles with Verizon as well as other vendors.  </w:t>
      </w:r>
    </w:p>
    <w:p w14:paraId="572AC199" w14:textId="77777777" w:rsidR="00307B3A" w:rsidRDefault="00307B3A" w:rsidP="00307B3A">
      <w:pPr>
        <w:tabs>
          <w:tab w:val="clear" w:pos="284"/>
        </w:tabs>
        <w:spacing w:line="240" w:lineRule="auto"/>
      </w:pPr>
    </w:p>
    <w:p w14:paraId="1E51F1B0" w14:textId="77777777" w:rsidR="00EA2B73" w:rsidRDefault="00EA2B73" w:rsidP="00472BDD">
      <w:pPr>
        <w:tabs>
          <w:tab w:val="clear" w:pos="284"/>
        </w:tabs>
        <w:spacing w:line="240" w:lineRule="auto"/>
      </w:pPr>
    </w:p>
    <w:p w14:paraId="48B19E04" w14:textId="77777777" w:rsidR="00EA2B73" w:rsidRDefault="00FD6044" w:rsidP="00472BDD">
      <w:pPr>
        <w:tabs>
          <w:tab w:val="clear" w:pos="284"/>
        </w:tabs>
        <w:spacing w:line="240" w:lineRule="auto"/>
      </w:pPr>
      <w:r>
        <w:rPr>
          <w:noProof/>
        </w:rPr>
        <mc:AlternateContent>
          <mc:Choice Requires="wps">
            <w:drawing>
              <wp:anchor distT="0" distB="0" distL="114300" distR="114300" simplePos="0" relativeHeight="251658240" behindDoc="0" locked="0" layoutInCell="1" allowOverlap="1" wp14:anchorId="2C7C4485" wp14:editId="365D709E">
                <wp:simplePos x="0" y="0"/>
                <wp:positionH relativeFrom="column">
                  <wp:posOffset>4101465</wp:posOffset>
                </wp:positionH>
                <wp:positionV relativeFrom="paragraph">
                  <wp:posOffset>875030</wp:posOffset>
                </wp:positionV>
                <wp:extent cx="1207770" cy="1133475"/>
                <wp:effectExtent l="19050" t="19050" r="30480" b="47625"/>
                <wp:wrapNone/>
                <wp:docPr id="288" name="Oval 288"/>
                <wp:cNvGraphicFramePr/>
                <a:graphic xmlns:a="http://schemas.openxmlformats.org/drawingml/2006/main">
                  <a:graphicData uri="http://schemas.microsoft.com/office/word/2010/wordprocessingShape">
                    <wps:wsp>
                      <wps:cNvSpPr/>
                      <wps:spPr>
                        <a:xfrm>
                          <a:off x="0" y="0"/>
                          <a:ext cx="1207770" cy="1133475"/>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963BEC" id="Oval 288" o:spid="_x0000_s1026" style="position:absolute;margin-left:322.95pt;margin-top:68.9pt;width:95.1pt;height:89.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" filled="f" strokecolor="red" strokeweight="3.75pt"/>
            </w:pict>
          </mc:Fallback>
        </mc:AlternateContent>
      </w:r>
      <w:r>
        <w:rPr>
          <w:noProof/>
        </w:rPr>
        <mc:AlternateContent>
          <mc:Choice Requires="wps">
            <w:drawing>
              <wp:anchor distT="0" distB="0" distL="114300" distR="114300" simplePos="0" relativeHeight="251657216" behindDoc="0" locked="0" layoutInCell="1" allowOverlap="1" wp14:anchorId="39B6301F" wp14:editId="1D60DD1F">
                <wp:simplePos x="0" y="0"/>
                <wp:positionH relativeFrom="column">
                  <wp:posOffset>996467</wp:posOffset>
                </wp:positionH>
                <wp:positionV relativeFrom="paragraph">
                  <wp:posOffset>627380</wp:posOffset>
                </wp:positionV>
                <wp:extent cx="1207770" cy="1133475"/>
                <wp:effectExtent l="19050" t="19050" r="30480" b="47625"/>
                <wp:wrapNone/>
                <wp:docPr id="31" name="Oval 31"/>
                <wp:cNvGraphicFramePr/>
                <a:graphic xmlns:a="http://schemas.openxmlformats.org/drawingml/2006/main">
                  <a:graphicData uri="http://schemas.microsoft.com/office/word/2010/wordprocessingShape">
                    <wps:wsp>
                      <wps:cNvSpPr/>
                      <wps:spPr>
                        <a:xfrm>
                          <a:off x="0" y="0"/>
                          <a:ext cx="1207770" cy="1133475"/>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F8E3ED" id="Oval 31" o:spid="_x0000_s1026" style="position:absolute;margin-left:78.45pt;margin-top:49.4pt;width:95.1pt;height:8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" filled="f" strokecolor="red" strokeweight="3.75pt"/>
            </w:pict>
          </mc:Fallback>
        </mc:AlternateContent>
      </w:r>
      <w:r w:rsidR="00EA2B73">
        <w:rPr>
          <w:noProof/>
        </w:rPr>
        <w:drawing>
          <wp:inline distT="0" distB="0" distL="0" distR="0" wp14:anchorId="280FA928" wp14:editId="7BD93487">
            <wp:extent cx="2926080" cy="2753959"/>
            <wp:effectExtent l="0" t="0" r="762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905.JPG"/>
                    <pic:cNvPicPr/>
                  </pic:nvPicPr>
                  <pic:blipFill rotWithShape="1">
                    <a:blip r:embed="rId20" cstate="print">
                      <a:extLst>
                        <a:ext uri="{28A0092B-C50C-407E-A947-70E740481C1C}">
                          <a14:useLocalDpi xmlns:a14="http://schemas.microsoft.com/office/drawing/2010/main" val="0"/>
                        </a:ext>
                      </a:extLst>
                    </a:blip>
                    <a:srcRect l="34135" r="25266" b="49039"/>
                    <a:stretch/>
                  </pic:blipFill>
                  <pic:spPr bwMode="auto">
                    <a:xfrm>
                      <a:off x="0" y="0"/>
                      <a:ext cx="2926080" cy="275395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6C10671" wp14:editId="4621105E">
            <wp:extent cx="2924175" cy="27527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8.JPG"/>
                    <pic:cNvPicPr/>
                  </pic:nvPicPr>
                  <pic:blipFill rotWithShape="1">
                    <a:blip r:embed="rId21" cstate="print">
                      <a:extLst>
                        <a:ext uri="{28A0092B-C50C-407E-A947-70E740481C1C}">
                          <a14:useLocalDpi xmlns:a14="http://schemas.microsoft.com/office/drawing/2010/main" val="0"/>
                        </a:ext>
                      </a:extLst>
                    </a:blip>
                    <a:srcRect l="11057" r="15545" b="7875"/>
                    <a:stretch/>
                  </pic:blipFill>
                  <pic:spPr bwMode="auto">
                    <a:xfrm>
                      <a:off x="0" y="0"/>
                      <a:ext cx="2926080" cy="2754518"/>
                    </a:xfrm>
                    <a:prstGeom prst="rect">
                      <a:avLst/>
                    </a:prstGeom>
                    <a:ln>
                      <a:noFill/>
                    </a:ln>
                    <a:extLst>
                      <a:ext uri="{53640926-AAD7-44D8-BBD7-CCE9431645EC}">
                        <a14:shadowObscured xmlns:a14="http://schemas.microsoft.com/office/drawing/2010/main"/>
                      </a:ext>
                    </a:extLst>
                  </pic:spPr>
                </pic:pic>
              </a:graphicData>
            </a:graphic>
          </wp:inline>
        </w:drawing>
      </w:r>
    </w:p>
    <w:p w14:paraId="6107D851" w14:textId="77777777" w:rsidR="00EA2B73" w:rsidRDefault="00EA2B73" w:rsidP="00472BDD">
      <w:pPr>
        <w:tabs>
          <w:tab w:val="clear" w:pos="284"/>
        </w:tabs>
        <w:spacing w:line="240" w:lineRule="auto"/>
      </w:pPr>
    </w:p>
    <w:p w14:paraId="0502859A" w14:textId="50FA7CE1" w:rsidR="00EA2B73" w:rsidRDefault="00E061D3" w:rsidP="00E061D3">
      <w:pPr>
        <w:pStyle w:val="Caption"/>
      </w:pPr>
      <w:bookmarkStart w:id="38" w:name="_Toc507579023"/>
      <w:r>
        <w:t xml:space="preserve">Figure </w:t>
      </w:r>
      <w:r>
        <w:fldChar w:fldCharType="begin"/>
      </w:r>
      <w:r>
        <w:instrText xml:space="preserve"> SEQ Figure \* ARABIC </w:instrText>
      </w:r>
      <w:r>
        <w:fldChar w:fldCharType="separate"/>
      </w:r>
      <w:r w:rsidR="00CA2F39">
        <w:rPr>
          <w:noProof/>
        </w:rPr>
        <w:t>6</w:t>
      </w:r>
      <w:r>
        <w:fldChar w:fldCharType="end"/>
      </w:r>
      <w:r w:rsidR="00EA2B73" w:rsidRPr="00EA2B73">
        <w:t xml:space="preserve">. </w:t>
      </w:r>
      <w:r w:rsidR="00307B3A">
        <w:t>Additional</w:t>
      </w:r>
      <w:r w:rsidR="00EA2B73">
        <w:t xml:space="preserve"> </w:t>
      </w:r>
      <w:r w:rsidR="00EA2B73" w:rsidRPr="00BC7D28">
        <w:t>Technology</w:t>
      </w:r>
      <w:r w:rsidR="00EA2B73">
        <w:t xml:space="preserve"> on UDOT Snow Plow</w:t>
      </w:r>
      <w:r w:rsidR="00FD6044">
        <w:t xml:space="preserve"> (Left: Air and Surface Temperature Sensor; Right: Wing Plow Camera)</w:t>
      </w:r>
      <w:bookmarkEnd w:id="38"/>
    </w:p>
    <w:p w14:paraId="4CCC272E" w14:textId="77777777" w:rsidR="00307B3A" w:rsidRPr="00307B3A" w:rsidRDefault="00307B3A" w:rsidP="00521465">
      <w:pPr>
        <w:pStyle w:val="BodyText"/>
      </w:pPr>
    </w:p>
    <w:p w14:paraId="4F07FF6E" w14:textId="77777777" w:rsidR="00472BDD" w:rsidRDefault="00472BDD" w:rsidP="00472BDD">
      <w:pPr>
        <w:pStyle w:val="Heading2"/>
      </w:pPr>
      <w:bookmarkStart w:id="39" w:name="_Toc507406165"/>
      <w:bookmarkStart w:id="40" w:name="_Toc507406166"/>
      <w:bookmarkStart w:id="41" w:name="_Toc507406167"/>
      <w:bookmarkStart w:id="42" w:name="_Toc507406168"/>
      <w:bookmarkStart w:id="43" w:name="_Toc513817682"/>
      <w:bookmarkEnd w:id="39"/>
      <w:bookmarkEnd w:id="40"/>
      <w:bookmarkEnd w:id="41"/>
      <w:bookmarkEnd w:id="42"/>
      <w:r>
        <w:t>System Software</w:t>
      </w:r>
      <w:bookmarkEnd w:id="43"/>
      <w:r>
        <w:t xml:space="preserve"> </w:t>
      </w:r>
    </w:p>
    <w:p w14:paraId="00DEF223" w14:textId="601D72B0" w:rsidR="005818BD" w:rsidRDefault="00216D9C" w:rsidP="00DD2F4E">
      <w:r>
        <w:t xml:space="preserve">UDOT utilizes the Verizon NetworkFleet software interface to manage their vehicle fleet </w:t>
      </w:r>
      <w:r w:rsidR="001D6576">
        <w:t xml:space="preserve">equipped with the Verizon AVL system. </w:t>
      </w:r>
      <w:r w:rsidR="00CD58DE">
        <w:t xml:space="preserve">The NetworkFleet software allows for </w:t>
      </w:r>
      <w:r w:rsidR="00F16FE3">
        <w:t xml:space="preserve">access of </w:t>
      </w:r>
      <w:r w:rsidR="00CD58DE">
        <w:t xml:space="preserve">multiple users and </w:t>
      </w:r>
      <w:r w:rsidR="00F16FE3">
        <w:t>can</w:t>
      </w:r>
      <w:r w:rsidR="00CD58DE">
        <w:t xml:space="preserve"> assign different levels of privileges for access to different features of the system. UDOT staff that are designated as Administrators within the software can assign other UDOT staff to certain levels </w:t>
      </w:r>
      <w:r w:rsidR="005818BD">
        <w:t xml:space="preserve">as Supervisors, Managers, Technicians, and other levels.  </w:t>
      </w:r>
      <w:r w:rsidR="00CD58DE">
        <w:t xml:space="preserve">Multiple </w:t>
      </w:r>
      <w:r w:rsidR="009A7987">
        <w:t xml:space="preserve">UDOT staff </w:t>
      </w:r>
      <w:r w:rsidR="00CD58DE">
        <w:t xml:space="preserve">are </w:t>
      </w:r>
      <w:r w:rsidR="005818BD">
        <w:t xml:space="preserve">then </w:t>
      </w:r>
      <w:r w:rsidR="00CD58DE">
        <w:t xml:space="preserve">able to </w:t>
      </w:r>
      <w:r w:rsidR="009A7987">
        <w:t xml:space="preserve">access the </w:t>
      </w:r>
      <w:r w:rsidR="005818BD">
        <w:t>portions of the NetworkFleet software with a specific username and password that they need to perform their activities related to snow plow operations and maintenance.  All data that is reported from UDOT vehicles to the NetworkFleet software resides on a Verizon server</w:t>
      </w:r>
      <w:r w:rsidR="00EA715D">
        <w:t xml:space="preserve">.  However, UDOT does download select data from the Verizon server to backup and </w:t>
      </w:r>
      <w:r w:rsidR="00F16FE3">
        <w:t>store</w:t>
      </w:r>
      <w:r w:rsidR="00EA715D">
        <w:t xml:space="preserve"> in its GIS database.</w:t>
      </w:r>
    </w:p>
    <w:p w14:paraId="03FBCDA9" w14:textId="77777777" w:rsidR="005818BD" w:rsidRDefault="005818BD" w:rsidP="00DD2F4E"/>
    <w:p w14:paraId="6E0D6E8F" w14:textId="72029F57" w:rsidR="00D57225" w:rsidRDefault="00D57225" w:rsidP="00D57225">
      <w:r>
        <w:t xml:space="preserve">One of the primary features of the software is the ability to generate automated alerts as desired by UDOT maintenance staff for </w:t>
      </w:r>
      <w:r w:rsidRPr="00486CA1">
        <w:t>items</w:t>
      </w:r>
      <w:r>
        <w:t xml:space="preserve"> of interest.  These alerts can be configured to be sent via email to the appropriate maintenance staff.  UDOT Maintenance Supervisors can also use the NetworkFleet software package to have automated reports generated for specific system users on items of concern, namely vehicle idling for extended periods of time or high speeds of travel in excess of pre-defined speed values on specific routes.  These reports can be presented by supervisors to specific drivers as informational reports, which have had an observed positive impact on driver behavior. The information can also be used for training, retraining and coaching of new or targeted drivers.</w:t>
      </w:r>
    </w:p>
    <w:p w14:paraId="1457690F" w14:textId="77777777" w:rsidR="00D57225" w:rsidRDefault="00D57225" w:rsidP="00D57225">
      <w:pPr>
        <w:spacing w:line="240" w:lineRule="auto"/>
      </w:pPr>
    </w:p>
    <w:p w14:paraId="78661779" w14:textId="77777777" w:rsidR="00D57225" w:rsidRDefault="00D57225" w:rsidP="00DD2F4E"/>
    <w:p w14:paraId="7F9F718B" w14:textId="77777777" w:rsidR="00E061D3" w:rsidRDefault="00E061D3" w:rsidP="008D1D6E">
      <w:pPr>
        <w:pStyle w:val="Caption"/>
      </w:pPr>
      <w:r>
        <w:rPr>
          <w:noProof/>
        </w:rPr>
        <w:lastRenderedPageBreak/>
        <w:drawing>
          <wp:inline distT="0" distB="0" distL="0" distR="0" wp14:anchorId="7D7DAE87" wp14:editId="599D5CB7">
            <wp:extent cx="5716905" cy="3387090"/>
            <wp:effectExtent l="19050" t="19050" r="17145" b="22860"/>
            <wp:docPr id="29" name="Picture 29" descr="Verizon Networkfleet - Track vehic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rizon Networkfleet - Track vehicle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6905" cy="3387090"/>
                    </a:xfrm>
                    <a:prstGeom prst="rect">
                      <a:avLst/>
                    </a:prstGeom>
                    <a:noFill/>
                    <a:ln>
                      <a:solidFill>
                        <a:schemeClr val="tx1"/>
                      </a:solidFill>
                    </a:ln>
                  </pic:spPr>
                </pic:pic>
              </a:graphicData>
            </a:graphic>
          </wp:inline>
        </w:drawing>
      </w:r>
    </w:p>
    <w:p w14:paraId="22D3D39D" w14:textId="77777777" w:rsidR="00E061D3" w:rsidRPr="00E061D3" w:rsidRDefault="00E061D3" w:rsidP="00E061D3">
      <w:pPr>
        <w:pStyle w:val="BodyText"/>
        <w:spacing w:after="0"/>
      </w:pPr>
    </w:p>
    <w:p w14:paraId="3369FA17" w14:textId="6AF71E5C" w:rsidR="00E061D3" w:rsidRDefault="00E061D3" w:rsidP="00E061D3">
      <w:pPr>
        <w:pStyle w:val="Caption"/>
      </w:pPr>
      <w:bookmarkStart w:id="44" w:name="_Toc507579024"/>
      <w:r>
        <w:t xml:space="preserve">Figure </w:t>
      </w:r>
      <w:r>
        <w:fldChar w:fldCharType="begin"/>
      </w:r>
      <w:r>
        <w:instrText xml:space="preserve"> SEQ Figure \* ARABIC </w:instrText>
      </w:r>
      <w:r>
        <w:fldChar w:fldCharType="separate"/>
      </w:r>
      <w:r w:rsidR="00CA2F39">
        <w:rPr>
          <w:noProof/>
        </w:rPr>
        <w:t>7</w:t>
      </w:r>
      <w:r>
        <w:fldChar w:fldCharType="end"/>
      </w:r>
      <w:r>
        <w:t>. Screenshot of Verizon NetworkFleet Software Interface for Vehicle Tracking</w:t>
      </w:r>
      <w:bookmarkEnd w:id="44"/>
    </w:p>
    <w:p w14:paraId="03AC05D9" w14:textId="77777777" w:rsidR="00E061D3" w:rsidRPr="00E061D3" w:rsidRDefault="00E061D3" w:rsidP="00E061D3">
      <w:pPr>
        <w:pStyle w:val="BodyText"/>
      </w:pPr>
    </w:p>
    <w:p w14:paraId="7968FFDD" w14:textId="77777777" w:rsidR="009B3D04" w:rsidRDefault="00511C80" w:rsidP="009B3D04">
      <w:pPr>
        <w:pStyle w:val="Heading2"/>
      </w:pPr>
      <w:bookmarkStart w:id="45" w:name="_Toc513817683"/>
      <w:r>
        <w:t>Additional Software Interfaces</w:t>
      </w:r>
      <w:bookmarkEnd w:id="45"/>
    </w:p>
    <w:p w14:paraId="4C2CBDAA" w14:textId="77777777" w:rsidR="00EA715D" w:rsidRDefault="00EA715D" w:rsidP="00EA715D">
      <w:pPr>
        <w:spacing w:line="240" w:lineRule="auto"/>
      </w:pPr>
      <w:r>
        <w:t xml:space="preserve">UDOT staff noted that Verizon was one of the few </w:t>
      </w:r>
      <w:r w:rsidR="00A718B6">
        <w:t>AVL/GPS</w:t>
      </w:r>
      <w:r>
        <w:t xml:space="preserve"> vendors that was willing to provide them with access to the Application Programing Interface (API) designed by Verizon for the reporting of data from vehicle hardware to the Verizon servers for viewing the NetworkFleet software package.  </w:t>
      </w:r>
    </w:p>
    <w:p w14:paraId="6B7510AD" w14:textId="77777777" w:rsidR="00EA715D" w:rsidRDefault="00EA715D" w:rsidP="00EA715D">
      <w:pPr>
        <w:spacing w:line="240" w:lineRule="auto"/>
      </w:pPr>
    </w:p>
    <w:p w14:paraId="050DA899" w14:textId="54C4D8D6" w:rsidR="00710F93" w:rsidRDefault="00171FA2" w:rsidP="00171FA2">
      <w:pPr>
        <w:pStyle w:val="ListBullet"/>
        <w:numPr>
          <w:ilvl w:val="0"/>
          <w:numId w:val="0"/>
        </w:numPr>
        <w:tabs>
          <w:tab w:val="num" w:pos="1080"/>
        </w:tabs>
        <w:spacing w:line="240" w:lineRule="auto"/>
      </w:pPr>
      <w:r>
        <w:t xml:space="preserve">The availability of the API allows for UDOT staff to </w:t>
      </w:r>
      <w:r w:rsidR="00710F93">
        <w:t xml:space="preserve">download </w:t>
      </w:r>
      <w:r>
        <w:t xml:space="preserve">select portions of raw vehicle data reported </w:t>
      </w:r>
      <w:r w:rsidR="00710F93">
        <w:t xml:space="preserve">to the Verizon server and store the data on a UDOT GIS database.  </w:t>
      </w:r>
      <w:r w:rsidR="00511C80">
        <w:t xml:space="preserve">For example, </w:t>
      </w:r>
      <w:r w:rsidR="00710F93">
        <w:t>UDOT GIS staff are able to capture data attributes reported to Verizon on UDOT vehicle latitude and longitude coordinates at a sufficient frequency (once every 30 seconds</w:t>
      </w:r>
      <w:r w:rsidR="00A77FF0">
        <w:t xml:space="preserve"> during winter months, </w:t>
      </w:r>
      <w:r w:rsidR="0042250E">
        <w:t xml:space="preserve">and </w:t>
      </w:r>
      <w:r w:rsidR="00A77FF0">
        <w:t>2 minutes during summer as plow locations are turned off for the public interface</w:t>
      </w:r>
      <w:r w:rsidR="00710F93">
        <w:t>).  These latitude and longitude points can then be used to display the vehicle location on the UDOT traffic information webpage</w:t>
      </w:r>
      <w:r w:rsidR="00511C80">
        <w:t xml:space="preserve"> </w:t>
      </w:r>
      <w:r w:rsidR="00A77FF0">
        <w:t>and mobile app</w:t>
      </w:r>
      <w:r w:rsidR="00710F93">
        <w:t>. Snow plow vehicle locations can be viewed on the UDOT traffic information webpage</w:t>
      </w:r>
      <w:r w:rsidR="0022715F">
        <w:t xml:space="preserve">, as shown in Figure </w:t>
      </w:r>
      <w:r w:rsidR="00307B3A">
        <w:t>8</w:t>
      </w:r>
      <w:r w:rsidR="00A77FF0">
        <w:t>,</w:t>
      </w:r>
      <w:r w:rsidR="00710F93">
        <w:t xml:space="preserve"> at the following web address: </w:t>
      </w:r>
      <w:hyperlink r:id="rId23" w:history="1">
        <w:r w:rsidR="00710F93" w:rsidRPr="00F34822">
          <w:rPr>
            <w:rStyle w:val="Hyperlink"/>
          </w:rPr>
          <w:t>http://udottraffic.utah.gov/RoadWeatherForecast.aspx</w:t>
        </w:r>
      </w:hyperlink>
      <w:r w:rsidR="00710F93">
        <w:t>.</w:t>
      </w:r>
      <w:r w:rsidR="00511C80">
        <w:t xml:space="preserve">  </w:t>
      </w:r>
      <w:r w:rsidR="00E464EA">
        <w:t xml:space="preserve"> Figure </w:t>
      </w:r>
      <w:r w:rsidR="00307B3A">
        <w:t>9</w:t>
      </w:r>
      <w:r w:rsidR="00C828C1">
        <w:t xml:space="preserve"> </w:t>
      </w:r>
      <w:r w:rsidR="00E464EA">
        <w:t xml:space="preserve">displays </w:t>
      </w:r>
      <w:r w:rsidR="00C828C1">
        <w:t>the vehicle location</w:t>
      </w:r>
      <w:r w:rsidR="00A77FF0">
        <w:t>s</w:t>
      </w:r>
      <w:r w:rsidR="00C828C1">
        <w:t xml:space="preserve"> on the UDOT traffic information </w:t>
      </w:r>
      <w:r w:rsidR="00E464EA">
        <w:t xml:space="preserve">mobile </w:t>
      </w:r>
      <w:r w:rsidR="00A77FF0">
        <w:t>app</w:t>
      </w:r>
      <w:r w:rsidR="00E464EA">
        <w:t xml:space="preserve">.  </w:t>
      </w:r>
    </w:p>
    <w:p w14:paraId="7809B0D9" w14:textId="77777777" w:rsidR="00D57225" w:rsidRPr="00171FA2" w:rsidRDefault="00D57225" w:rsidP="00521465">
      <w:pPr>
        <w:pStyle w:val="Caption"/>
        <w:spacing w:after="240"/>
      </w:pPr>
      <w:r w:rsidRPr="00511C80">
        <w:rPr>
          <w:noProof/>
        </w:rPr>
        <w:lastRenderedPageBreak/>
        <w:drawing>
          <wp:inline distT="0" distB="0" distL="0" distR="0" wp14:anchorId="04FAB313" wp14:editId="20B4842B">
            <wp:extent cx="5203715" cy="4023360"/>
            <wp:effectExtent l="0" t="0" r="0" b="0"/>
            <wp:docPr id="295" name="Picture 295" descr="P:\Trans\60535309 AVL Case Studies\400-Technical\433-Case Study Work\Case Study Reports\Tier 1 - Tier 2 -- Utah DOT\UDOT Photos\Dan Photos\Snow Plow Map on UDOT 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1 - Tier 2 -- Utah DOT\UDOT Photos\Dan Photos\Snow Plow Map on UDOT Site.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03715" cy="4023360"/>
                    </a:xfrm>
                    <a:prstGeom prst="rect">
                      <a:avLst/>
                    </a:prstGeom>
                    <a:noFill/>
                    <a:ln>
                      <a:noFill/>
                    </a:ln>
                  </pic:spPr>
                </pic:pic>
              </a:graphicData>
            </a:graphic>
          </wp:inline>
        </w:drawing>
      </w:r>
    </w:p>
    <w:p w14:paraId="26D268AC" w14:textId="0ACC8C47" w:rsidR="00D57225" w:rsidRDefault="00E061D3" w:rsidP="00E061D3">
      <w:pPr>
        <w:pStyle w:val="Caption"/>
      </w:pPr>
      <w:bookmarkStart w:id="46" w:name="_Toc507579025"/>
      <w:r>
        <w:t xml:space="preserve">Figure </w:t>
      </w:r>
      <w:r>
        <w:fldChar w:fldCharType="begin"/>
      </w:r>
      <w:r>
        <w:instrText xml:space="preserve"> SEQ Figure \* ARABIC </w:instrText>
      </w:r>
      <w:r>
        <w:fldChar w:fldCharType="separate"/>
      </w:r>
      <w:r w:rsidR="00CA2F39">
        <w:rPr>
          <w:noProof/>
        </w:rPr>
        <w:t>8</w:t>
      </w:r>
      <w:r>
        <w:fldChar w:fldCharType="end"/>
      </w:r>
      <w:r w:rsidR="00D57225">
        <w:t>. PC-Based Image from UDOT Traffic Information Webpage with Snow Plow Locations</w:t>
      </w:r>
      <w:bookmarkEnd w:id="46"/>
    </w:p>
    <w:p w14:paraId="7106616D" w14:textId="77777777" w:rsidR="00F16FE3" w:rsidRDefault="00F16FE3" w:rsidP="00521465">
      <w:pPr>
        <w:spacing w:line="240" w:lineRule="auto"/>
      </w:pPr>
    </w:p>
    <w:p w14:paraId="1CD495BA" w14:textId="77777777" w:rsidR="00D57225" w:rsidRDefault="00D57225" w:rsidP="00521465">
      <w:pPr>
        <w:spacing w:line="240" w:lineRule="auto"/>
      </w:pPr>
    </w:p>
    <w:p w14:paraId="2280AF41" w14:textId="77777777" w:rsidR="00D57225" w:rsidRDefault="00D57225" w:rsidP="00521465">
      <w:pPr>
        <w:spacing w:line="240" w:lineRule="auto"/>
      </w:pPr>
    </w:p>
    <w:p w14:paraId="3DD00A4F" w14:textId="77777777" w:rsidR="00D57225" w:rsidRDefault="00D57225" w:rsidP="00521465">
      <w:pPr>
        <w:pStyle w:val="Caption"/>
        <w:spacing w:after="240"/>
      </w:pPr>
      <w:r>
        <w:rPr>
          <w:noProof/>
        </w:rPr>
        <mc:AlternateContent>
          <mc:Choice Requires="wps">
            <w:drawing>
              <wp:anchor distT="0" distB="0" distL="114300" distR="114300" simplePos="0" relativeHeight="251663360" behindDoc="0" locked="0" layoutInCell="1" allowOverlap="1" wp14:anchorId="483F3C2A" wp14:editId="3CF3E93B">
                <wp:simplePos x="0" y="0"/>
                <wp:positionH relativeFrom="column">
                  <wp:posOffset>834390</wp:posOffset>
                </wp:positionH>
                <wp:positionV relativeFrom="paragraph">
                  <wp:posOffset>1529715</wp:posOffset>
                </wp:positionV>
                <wp:extent cx="508635" cy="394335"/>
                <wp:effectExtent l="19050" t="19050" r="62865" b="62865"/>
                <wp:wrapNone/>
                <wp:docPr id="296" name="Straight Arrow Connector 296"/>
                <wp:cNvGraphicFramePr/>
                <a:graphic xmlns:a="http://schemas.openxmlformats.org/drawingml/2006/main">
                  <a:graphicData uri="http://schemas.microsoft.com/office/word/2010/wordprocessingShape">
                    <wps:wsp>
                      <wps:cNvCnPr/>
                      <wps:spPr>
                        <a:xfrm>
                          <a:off x="0" y="0"/>
                          <a:ext cx="508635" cy="394335"/>
                        </a:xfrm>
                        <a:prstGeom prst="straightConnector1">
                          <a:avLst/>
                        </a:prstGeom>
                        <a:ln w="508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D8B541" id="Straight Arrow Connector 296" o:spid="_x0000_s1026" type="#_x0000_t32" style="position:absolute;margin-left:65.7pt;margin-top:120.45pt;width:40.05pt;height:31.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" strokecolor="red" strokeweight="4pt">
                <v:stroke endarrow="block"/>
              </v:shape>
            </w:pict>
          </mc:Fallback>
        </mc:AlternateContent>
      </w:r>
      <w:r w:rsidRPr="00FB39F4">
        <w:rPr>
          <w:noProof/>
        </w:rPr>
        <mc:AlternateContent>
          <mc:Choice Requires="wps">
            <w:drawing>
              <wp:anchor distT="45720" distB="45720" distL="114300" distR="114300" simplePos="0" relativeHeight="251662336" behindDoc="0" locked="0" layoutInCell="1" allowOverlap="1" wp14:anchorId="74474B55" wp14:editId="6E21DFFB">
                <wp:simplePos x="0" y="0"/>
                <wp:positionH relativeFrom="column">
                  <wp:posOffset>102870</wp:posOffset>
                </wp:positionH>
                <wp:positionV relativeFrom="paragraph">
                  <wp:posOffset>925830</wp:posOffset>
                </wp:positionV>
                <wp:extent cx="850265" cy="1404620"/>
                <wp:effectExtent l="0" t="0" r="26035" b="1397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22ED9FCF" w14:textId="77777777" w:rsidR="0062503C" w:rsidRDefault="0062503C">
                            <w:r>
                              <w:t>Visible Map Layer for Snow Plow Locations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4474B55" id="_x0000_s1035" type="#_x0000_t202" style="position:absolute;left:0;text-align:left;margin-left:8.1pt;margin-top:72.9pt;width:66.95pt;height:110.6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">
                <v:textbox style="mso-fit-shape-to-text:t">
                  <w:txbxContent>
                    <w:p w14:paraId="22ED9FCF" w14:textId="77777777" w:rsidR="0062503C" w:rsidRDefault="0062503C">
                      <w:r>
                        <w:t>Visible Map Layer for Snow Plow Locations</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49A93CD" wp14:editId="5924DD70">
                <wp:simplePos x="0" y="0"/>
                <wp:positionH relativeFrom="column">
                  <wp:posOffset>1341755</wp:posOffset>
                </wp:positionH>
                <wp:positionV relativeFrom="paragraph">
                  <wp:posOffset>1851025</wp:posOffset>
                </wp:positionV>
                <wp:extent cx="671195" cy="254000"/>
                <wp:effectExtent l="19050" t="19050" r="33655" b="31750"/>
                <wp:wrapNone/>
                <wp:docPr id="298" name="Oval 298"/>
                <wp:cNvGraphicFramePr/>
                <a:graphic xmlns:a="http://schemas.openxmlformats.org/drawingml/2006/main">
                  <a:graphicData uri="http://schemas.microsoft.com/office/word/2010/wordprocessingShape">
                    <wps:wsp>
                      <wps:cNvSpPr/>
                      <wps:spPr>
                        <a:xfrm>
                          <a:off x="0" y="0"/>
                          <a:ext cx="671195" cy="254000"/>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D3FF7D" id="Oval 298" o:spid="_x0000_s1026" style="position:absolute;margin-left:105.65pt;margin-top:145.75pt;width:52.85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" filled="f" strokecolor="red" strokeweight="3.75pt"/>
            </w:pict>
          </mc:Fallback>
        </mc:AlternateContent>
      </w:r>
      <w:r w:rsidRPr="00511C80">
        <w:rPr>
          <w:noProof/>
        </w:rPr>
        <w:drawing>
          <wp:inline distT="0" distB="0" distL="0" distR="0" wp14:anchorId="764FF3D7" wp14:editId="744A7D5B">
            <wp:extent cx="1543336" cy="2743200"/>
            <wp:effectExtent l="0" t="0" r="0" b="0"/>
            <wp:docPr id="299" name="Picture 299" descr="P:\Trans\60535309 AVL Case Studies\400-Technical\433-Case Study Work\Case Study Reports\Tier 1 - Tier 2 -- Utah DOT\UDOT Photos\Dan Photos\Snow Plow Map on UDOT 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1 - Tier 2 -- Utah DOT\UDOT Photos\Dan Photos\Snow Plow Map on UDOT APP.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43336" cy="2743200"/>
                    </a:xfrm>
                    <a:prstGeom prst="rect">
                      <a:avLst/>
                    </a:prstGeom>
                    <a:noFill/>
                    <a:ln>
                      <a:noFill/>
                    </a:ln>
                  </pic:spPr>
                </pic:pic>
              </a:graphicData>
            </a:graphic>
          </wp:inline>
        </w:drawing>
      </w:r>
      <w:r>
        <w:t xml:space="preserve">       </w:t>
      </w:r>
      <w:r w:rsidRPr="00511C80">
        <w:rPr>
          <w:noProof/>
        </w:rPr>
        <w:drawing>
          <wp:inline distT="0" distB="0" distL="0" distR="0" wp14:anchorId="68B80ECE" wp14:editId="781CF3B0">
            <wp:extent cx="1543336" cy="2743200"/>
            <wp:effectExtent l="0" t="0" r="0" b="0"/>
            <wp:docPr id="300" name="Picture 300" descr="P:\Trans\60535309 AVL Case Studies\400-Technical\433-Case Study Work\Case Study Reports\Tier 1 - Tier 2 -- Utah DOT\UDOT Photos\Dan Photos\Snow Plow Map on UDOT APP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1 - Tier 2 -- Utah DOT\UDOT Photos\Dan Photos\Snow Plow Map on UDOT APP_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3336" cy="2743200"/>
                    </a:xfrm>
                    <a:prstGeom prst="rect">
                      <a:avLst/>
                    </a:prstGeom>
                    <a:noFill/>
                    <a:ln>
                      <a:noFill/>
                    </a:ln>
                  </pic:spPr>
                </pic:pic>
              </a:graphicData>
            </a:graphic>
          </wp:inline>
        </w:drawing>
      </w:r>
    </w:p>
    <w:p w14:paraId="71284D4A" w14:textId="7CA98DF4" w:rsidR="00D57225" w:rsidRDefault="00E061D3" w:rsidP="00E061D3">
      <w:pPr>
        <w:pStyle w:val="Caption"/>
      </w:pPr>
      <w:bookmarkStart w:id="47" w:name="_Toc507579026"/>
      <w:r>
        <w:t xml:space="preserve">Figure </w:t>
      </w:r>
      <w:r>
        <w:fldChar w:fldCharType="begin"/>
      </w:r>
      <w:r>
        <w:instrText xml:space="preserve"> SEQ Figure \* ARABIC </w:instrText>
      </w:r>
      <w:r>
        <w:fldChar w:fldCharType="separate"/>
      </w:r>
      <w:r w:rsidR="00CA2F39">
        <w:rPr>
          <w:noProof/>
        </w:rPr>
        <w:t>9</w:t>
      </w:r>
      <w:r>
        <w:fldChar w:fldCharType="end"/>
      </w:r>
      <w:r w:rsidR="00D57225">
        <w:t>. Mobile Device Image of UDOT Traffic Information Page with Snow Plow Locations</w:t>
      </w:r>
      <w:bookmarkEnd w:id="47"/>
    </w:p>
    <w:p w14:paraId="322A12DC" w14:textId="77777777" w:rsidR="00D57225" w:rsidRPr="00441364" w:rsidRDefault="00D57225" w:rsidP="00521465">
      <w:pPr>
        <w:pStyle w:val="BodyText"/>
      </w:pPr>
    </w:p>
    <w:p w14:paraId="132248E2" w14:textId="3670A8E2" w:rsidR="00472BDD" w:rsidRDefault="002906B6" w:rsidP="00521465">
      <w:pPr>
        <w:pStyle w:val="Heading2"/>
        <w:spacing w:line="240" w:lineRule="auto"/>
      </w:pPr>
      <w:bookmarkStart w:id="48" w:name="_Toc513817684"/>
      <w:r>
        <w:lastRenderedPageBreak/>
        <w:t>V</w:t>
      </w:r>
      <w:r w:rsidRPr="002906B6">
        <w:t>ehicle</w:t>
      </w:r>
      <w:r w:rsidR="00074D57">
        <w:t>-to-Center</w:t>
      </w:r>
      <w:r w:rsidRPr="002906B6">
        <w:t xml:space="preserve"> </w:t>
      </w:r>
      <w:r>
        <w:t>C</w:t>
      </w:r>
      <w:r w:rsidRPr="002906B6">
        <w:t>ommunications</w:t>
      </w:r>
      <w:bookmarkEnd w:id="48"/>
    </w:p>
    <w:p w14:paraId="2552BA1B" w14:textId="77777777" w:rsidR="0037092D" w:rsidRDefault="009A7987" w:rsidP="00FB50A5">
      <w:pPr>
        <w:spacing w:line="240" w:lineRule="auto"/>
      </w:pPr>
      <w:r>
        <w:t xml:space="preserve">Cellular communications over the Verizon wireless network is the center-to-vehicle communications method for </w:t>
      </w:r>
      <w:r w:rsidR="00EA6D5F">
        <w:t xml:space="preserve">transmission </w:t>
      </w:r>
      <w:r>
        <w:t xml:space="preserve">of vehicle data to a central server.  All data from UDOT vehicles is initially stored on </w:t>
      </w:r>
      <w:r w:rsidR="00EA6D5F">
        <w:t xml:space="preserve">the </w:t>
      </w:r>
      <w:r>
        <w:t xml:space="preserve">Verizon server.  </w:t>
      </w:r>
      <w:r w:rsidR="0037092D">
        <w:t xml:space="preserve">Through the use of the API provided by Verizon, UDOT then downloads select portions of the raw data from the Verizon server to a UDOT server and stores the data in its GIS database. </w:t>
      </w:r>
    </w:p>
    <w:p w14:paraId="71BA5388" w14:textId="77777777" w:rsidR="00FB50A5" w:rsidRPr="003B18BF" w:rsidRDefault="00FB50A5" w:rsidP="00FB50A5">
      <w:pPr>
        <w:spacing w:line="240" w:lineRule="auto"/>
      </w:pPr>
    </w:p>
    <w:p w14:paraId="14236B51" w14:textId="77777777" w:rsidR="00B4339B" w:rsidRDefault="00FB50A5" w:rsidP="00472BDD">
      <w:pPr>
        <w:rPr>
          <w:rFonts w:ascii="Arial" w:eastAsia="Times New Roman" w:hAnsi="Arial" w:cs="Arial"/>
          <w:kern w:val="0"/>
          <w:szCs w:val="20"/>
        </w:rPr>
      </w:pPr>
      <w:r>
        <w:t xml:space="preserve">UDOT noted that Verizon provided good cellular coverage of snow plow routes throughout the state </w:t>
      </w:r>
      <w:r>
        <w:rPr>
          <w:rFonts w:ascii="Arial" w:eastAsia="Times New Roman" w:hAnsi="Arial" w:cs="Arial"/>
          <w:kern w:val="0"/>
          <w:szCs w:val="20"/>
        </w:rPr>
        <w:t xml:space="preserve">despite some </w:t>
      </w:r>
      <w:r w:rsidRPr="00E83101">
        <w:rPr>
          <w:rFonts w:ascii="Arial" w:eastAsia="Times New Roman" w:hAnsi="Arial" w:cs="Arial"/>
          <w:kern w:val="0"/>
          <w:szCs w:val="20"/>
        </w:rPr>
        <w:t>gaps</w:t>
      </w:r>
      <w:r>
        <w:rPr>
          <w:rFonts w:ascii="Arial" w:eastAsia="Times New Roman" w:hAnsi="Arial" w:cs="Arial"/>
          <w:kern w:val="0"/>
          <w:szCs w:val="20"/>
        </w:rPr>
        <w:t xml:space="preserve"> that are acceptable.  In the event of loss in cellular coverage, vehicle hardware stores data that cannot be communicated until it returns to cell coverage to forward that information to the Verizon servers.</w:t>
      </w:r>
    </w:p>
    <w:p w14:paraId="2DD8ACE9" w14:textId="77777777" w:rsidR="00CA1A57" w:rsidRDefault="00CA1A57" w:rsidP="00472BDD">
      <w:pPr>
        <w:rPr>
          <w:rFonts w:ascii="Arial" w:eastAsia="Times New Roman" w:hAnsi="Arial" w:cs="Arial"/>
          <w:kern w:val="0"/>
          <w:szCs w:val="20"/>
        </w:rPr>
      </w:pPr>
    </w:p>
    <w:p w14:paraId="6C6E401B" w14:textId="77777777" w:rsidR="00CA1A57" w:rsidRDefault="00CA1A57" w:rsidP="00472BDD">
      <w:pPr>
        <w:rPr>
          <w:rFonts w:ascii="Arial" w:eastAsia="Times New Roman" w:hAnsi="Arial" w:cs="Arial"/>
          <w:kern w:val="0"/>
          <w:szCs w:val="20"/>
        </w:rPr>
      </w:pPr>
    </w:p>
    <w:p w14:paraId="5C9E475D" w14:textId="77777777" w:rsidR="006F11A5" w:rsidRDefault="006F11A5" w:rsidP="006F11A5">
      <w:pPr>
        <w:pStyle w:val="Heading1"/>
      </w:pPr>
      <w:bookmarkStart w:id="49" w:name="_Toc507406172"/>
      <w:bookmarkStart w:id="50" w:name="_Toc513817685"/>
      <w:bookmarkEnd w:id="49"/>
      <w:r>
        <w:t>Decision Making Process</w:t>
      </w:r>
      <w:bookmarkEnd w:id="50"/>
    </w:p>
    <w:p w14:paraId="3F24A8DB" w14:textId="77777777" w:rsidR="006F11A5" w:rsidRDefault="006F11A5" w:rsidP="006F11A5">
      <w:pPr>
        <w:pStyle w:val="Heading2"/>
      </w:pPr>
      <w:bookmarkStart w:id="51" w:name="_Toc507406174"/>
      <w:bookmarkStart w:id="52" w:name="_Toc513817686"/>
      <w:bookmarkEnd w:id="51"/>
      <w:r w:rsidRPr="006F11A5">
        <w:t xml:space="preserve">Level of </w:t>
      </w:r>
      <w:r w:rsidR="00CA1A57">
        <w:t>M</w:t>
      </w:r>
      <w:r w:rsidR="00CA1A57" w:rsidRPr="006F11A5">
        <w:t xml:space="preserve">anagement </w:t>
      </w:r>
      <w:r w:rsidR="00CA1A57">
        <w:t>I</w:t>
      </w:r>
      <w:r w:rsidR="00CA1A57" w:rsidRPr="006F11A5">
        <w:t>nvolved</w:t>
      </w:r>
      <w:bookmarkEnd w:id="52"/>
    </w:p>
    <w:p w14:paraId="7C6EACE0" w14:textId="77777777" w:rsidR="00744DFD" w:rsidRDefault="00744DFD" w:rsidP="00744DFD">
      <w:pPr>
        <w:tabs>
          <w:tab w:val="clear" w:pos="284"/>
        </w:tabs>
        <w:spacing w:line="240" w:lineRule="auto"/>
      </w:pPr>
      <w:r>
        <w:t xml:space="preserve">As noted previously, UDOT determined in 2014 to install </w:t>
      </w:r>
      <w:r w:rsidR="00A718B6">
        <w:t>AVL/GPS</w:t>
      </w:r>
      <w:r>
        <w:t xml:space="preserve"> technology in winter maintenance vehicles primarily to increase the public transparency of their operations to the general public by providing snow plow locations to the general public via a public UDOT traffic information page.  </w:t>
      </w:r>
    </w:p>
    <w:p w14:paraId="3CEB0CFA" w14:textId="77777777" w:rsidR="00CA1A57" w:rsidRDefault="00CA1A57" w:rsidP="006F11A5">
      <w:pPr>
        <w:tabs>
          <w:tab w:val="clear" w:pos="284"/>
        </w:tabs>
        <w:spacing w:line="240" w:lineRule="auto"/>
      </w:pPr>
    </w:p>
    <w:p w14:paraId="205DB98D" w14:textId="2F1AB016" w:rsidR="006F11A5" w:rsidRDefault="00744DFD" w:rsidP="006F11A5">
      <w:pPr>
        <w:tabs>
          <w:tab w:val="clear" w:pos="284"/>
        </w:tabs>
        <w:spacing w:line="240" w:lineRule="auto"/>
      </w:pPr>
      <w:r>
        <w:t xml:space="preserve">This overall objective was communicated from the executive director to Utah DOT maintenance staff for investigating how best to achieve the objective through on-board vehicle technology.  </w:t>
      </w:r>
      <w:bookmarkStart w:id="53" w:name="_Hlk506970372"/>
      <w:r w:rsidR="00703410">
        <w:t xml:space="preserve">UDOT had previously tested a pilot program with a </w:t>
      </w:r>
      <w:r w:rsidR="00293DB3">
        <w:t xml:space="preserve">Precise </w:t>
      </w:r>
      <w:r w:rsidR="00A718B6">
        <w:t>AVL/GPS</w:t>
      </w:r>
      <w:r w:rsidR="00703410">
        <w:t xml:space="preserve"> system in 2012.  Some issues encountered </w:t>
      </w:r>
      <w:r w:rsidR="0062503C" w:rsidRPr="0062503C">
        <w:t>at that time related to sensor reliability and internal resources to make beneficial use of the data.</w:t>
      </w:r>
      <w:bookmarkEnd w:id="53"/>
    </w:p>
    <w:p w14:paraId="46A40AD2" w14:textId="77777777" w:rsidR="00B1189D" w:rsidRDefault="00B1189D" w:rsidP="006F11A5">
      <w:pPr>
        <w:tabs>
          <w:tab w:val="clear" w:pos="284"/>
        </w:tabs>
        <w:spacing w:line="240" w:lineRule="auto"/>
      </w:pPr>
    </w:p>
    <w:p w14:paraId="1E4007C3" w14:textId="77777777" w:rsidR="00B1189D" w:rsidRDefault="00B1189D" w:rsidP="00B1189D">
      <w:pPr>
        <w:tabs>
          <w:tab w:val="clear" w:pos="284"/>
        </w:tabs>
        <w:spacing w:line="240" w:lineRule="auto"/>
      </w:pPr>
      <w:r>
        <w:t xml:space="preserve">In order to gain a better knowledge of the overall capabilities of </w:t>
      </w:r>
      <w:r w:rsidR="00A718B6">
        <w:t>AVL/GPS</w:t>
      </w:r>
      <w:r>
        <w:t xml:space="preserve"> systems and technology and develop a budgetary estimate for the deployment of an </w:t>
      </w:r>
      <w:r w:rsidR="00A718B6">
        <w:t>AVL/GPS</w:t>
      </w:r>
      <w:r>
        <w:t xml:space="preserve"> system, UDOT sent out a Request for Information (RFI) in 2014 to industry providers of AVL equipment requesting information on system costs, types of technology, and other items of interest.  </w:t>
      </w:r>
      <w:r w:rsidR="00E061D3">
        <w:t>G</w:t>
      </w:r>
      <w:r>
        <w:t xml:space="preserve">eneral questions posed by UDOT in the RFI are bullet listed below: </w:t>
      </w:r>
    </w:p>
    <w:p w14:paraId="197685C8" w14:textId="77777777" w:rsidR="00B1189D" w:rsidRDefault="00B1189D" w:rsidP="00B1189D">
      <w:pPr>
        <w:tabs>
          <w:tab w:val="clear" w:pos="284"/>
        </w:tabs>
        <w:spacing w:line="240" w:lineRule="auto"/>
      </w:pPr>
      <w:r>
        <w:tab/>
      </w:r>
    </w:p>
    <w:p w14:paraId="72F6F723" w14:textId="77777777" w:rsidR="00B1189D" w:rsidRDefault="00B1189D" w:rsidP="00B1189D">
      <w:pPr>
        <w:pStyle w:val="ListBullet"/>
        <w:spacing w:after="100" w:afterAutospacing="1" w:line="240" w:lineRule="auto"/>
      </w:pPr>
      <w:r>
        <w:t>Connectivity Type Questions / Subjects</w:t>
      </w:r>
    </w:p>
    <w:p w14:paraId="0773DD60" w14:textId="77777777" w:rsidR="00B1189D" w:rsidRDefault="00B1189D" w:rsidP="00B1189D">
      <w:pPr>
        <w:pStyle w:val="ListBullet2"/>
        <w:spacing w:after="100" w:afterAutospacing="1" w:line="240" w:lineRule="auto"/>
      </w:pPr>
      <w:r>
        <w:t>Cellular / Wi-Fi / Satellite connectivity</w:t>
      </w:r>
    </w:p>
    <w:p w14:paraId="03004F78" w14:textId="77777777" w:rsidR="00B1189D" w:rsidRDefault="00B1189D" w:rsidP="00B1189D">
      <w:pPr>
        <w:pStyle w:val="ListBullet2"/>
        <w:spacing w:after="100" w:afterAutospacing="1" w:line="240" w:lineRule="auto"/>
      </w:pPr>
      <w:r>
        <w:t>How system handles areas of no coverage</w:t>
      </w:r>
    </w:p>
    <w:p w14:paraId="3DF56CC9" w14:textId="77777777" w:rsidR="00B1189D" w:rsidRDefault="00B1189D" w:rsidP="00B1189D">
      <w:pPr>
        <w:pStyle w:val="ListBullet2"/>
        <w:spacing w:after="100" w:afterAutospacing="1" w:line="240" w:lineRule="auto"/>
      </w:pPr>
      <w:r>
        <w:t>Experience sending information in real-time</w:t>
      </w:r>
    </w:p>
    <w:p w14:paraId="0B5B2BB9" w14:textId="77777777" w:rsidR="00B1189D" w:rsidRDefault="00B1189D" w:rsidP="00B1189D">
      <w:pPr>
        <w:pStyle w:val="ListBullet2"/>
        <w:spacing w:after="100" w:afterAutospacing="1" w:line="240" w:lineRule="auto"/>
      </w:pPr>
      <w:r>
        <w:t>Transmitting real-time images through vehicle cameras</w:t>
      </w:r>
    </w:p>
    <w:p w14:paraId="43A91460" w14:textId="77777777" w:rsidR="00B1189D" w:rsidRDefault="00B1189D" w:rsidP="00145824">
      <w:pPr>
        <w:pStyle w:val="ListBullet"/>
        <w:spacing w:after="100" w:afterAutospacing="1" w:line="240" w:lineRule="auto"/>
      </w:pPr>
      <w:r>
        <w:t>Data Collection / Storage / Hosting Questions / Subjects</w:t>
      </w:r>
    </w:p>
    <w:p w14:paraId="487F7B3E" w14:textId="77777777" w:rsidR="00B1189D" w:rsidRDefault="00B1189D" w:rsidP="00B1189D">
      <w:pPr>
        <w:pStyle w:val="ListBullet2"/>
        <w:spacing w:after="0"/>
      </w:pPr>
      <w:r>
        <w:t>Database configuration</w:t>
      </w:r>
    </w:p>
    <w:p w14:paraId="5DA7E797" w14:textId="77777777" w:rsidR="00B1189D" w:rsidRDefault="00B1189D" w:rsidP="00B1189D">
      <w:pPr>
        <w:pStyle w:val="ListBullet2"/>
        <w:spacing w:after="0"/>
      </w:pPr>
      <w:r>
        <w:t>Physical location of database servers</w:t>
      </w:r>
    </w:p>
    <w:p w14:paraId="0D6C858B" w14:textId="77777777" w:rsidR="00B1189D" w:rsidRDefault="00B1189D" w:rsidP="00B1189D">
      <w:pPr>
        <w:pStyle w:val="ListBullet2"/>
        <w:spacing w:after="0"/>
      </w:pPr>
      <w:r>
        <w:t>Provision of interactive webpage / smartphone application</w:t>
      </w:r>
    </w:p>
    <w:p w14:paraId="174BD860" w14:textId="77777777" w:rsidR="00B1189D" w:rsidRDefault="00B1189D" w:rsidP="00B1189D">
      <w:pPr>
        <w:pStyle w:val="ListBullet2"/>
        <w:spacing w:after="0"/>
      </w:pPr>
      <w:r>
        <w:t>Data retainage period</w:t>
      </w:r>
    </w:p>
    <w:p w14:paraId="53B89B2A" w14:textId="77777777" w:rsidR="00B1189D" w:rsidRDefault="00B1189D" w:rsidP="00B1189D">
      <w:pPr>
        <w:pStyle w:val="ListBullet"/>
        <w:spacing w:after="100" w:afterAutospacing="1" w:line="240" w:lineRule="auto"/>
      </w:pPr>
      <w:r>
        <w:t>Sensor Function Options Questions / Subjects</w:t>
      </w:r>
    </w:p>
    <w:p w14:paraId="6C256E40" w14:textId="77777777" w:rsidR="00B1189D" w:rsidRDefault="00B1189D" w:rsidP="00B1189D">
      <w:pPr>
        <w:pStyle w:val="ListBullet2"/>
        <w:spacing w:after="0"/>
      </w:pPr>
      <w:r>
        <w:t>Integration of sensors from proposed system</w:t>
      </w:r>
    </w:p>
    <w:p w14:paraId="73037ED7" w14:textId="77777777" w:rsidR="00B1189D" w:rsidRDefault="00B1189D" w:rsidP="00B1189D">
      <w:pPr>
        <w:pStyle w:val="ListBullet2"/>
        <w:spacing w:after="0"/>
      </w:pPr>
      <w:r>
        <w:t>Transferability of system equipment from one vehicle to another</w:t>
      </w:r>
    </w:p>
    <w:p w14:paraId="6825E607" w14:textId="77777777" w:rsidR="00B1189D" w:rsidRDefault="00B1189D" w:rsidP="00B1189D">
      <w:pPr>
        <w:pStyle w:val="ListBullet"/>
        <w:spacing w:after="100" w:afterAutospacing="1" w:line="240" w:lineRule="auto"/>
      </w:pPr>
      <w:r>
        <w:t>Cost Estimate</w:t>
      </w:r>
      <w:r w:rsidR="00145824">
        <w:t xml:space="preserve"> Questions / Subjects</w:t>
      </w:r>
    </w:p>
    <w:p w14:paraId="10F6985A" w14:textId="77777777" w:rsidR="00B1189D" w:rsidRDefault="00B1189D" w:rsidP="00B1189D">
      <w:pPr>
        <w:pStyle w:val="ListBullet2"/>
        <w:spacing w:after="0"/>
      </w:pPr>
      <w:r>
        <w:t>O&amp;M System costs</w:t>
      </w:r>
    </w:p>
    <w:p w14:paraId="5F3F6732" w14:textId="77777777" w:rsidR="00B1189D" w:rsidRDefault="00B1189D" w:rsidP="00B1189D">
      <w:pPr>
        <w:pStyle w:val="ListBullet2"/>
        <w:spacing w:after="0"/>
      </w:pPr>
      <w:r>
        <w:t xml:space="preserve">Ongoing </w:t>
      </w:r>
      <w:r w:rsidR="00644CC6">
        <w:t>communications</w:t>
      </w:r>
      <w:r>
        <w:t xml:space="preserve"> costs</w:t>
      </w:r>
    </w:p>
    <w:p w14:paraId="1E66D357" w14:textId="77777777" w:rsidR="006F11A5" w:rsidRDefault="006F11A5" w:rsidP="006F11A5">
      <w:pPr>
        <w:pStyle w:val="Heading2"/>
      </w:pPr>
      <w:bookmarkStart w:id="54" w:name="_Toc513817687"/>
      <w:r w:rsidRPr="006F11A5">
        <w:lastRenderedPageBreak/>
        <w:t xml:space="preserve">Factors </w:t>
      </w:r>
      <w:r w:rsidR="00CA1A57">
        <w:t>C</w:t>
      </w:r>
      <w:r w:rsidR="00CA1A57" w:rsidRPr="006F11A5">
        <w:t>onsidered</w:t>
      </w:r>
      <w:bookmarkEnd w:id="54"/>
    </w:p>
    <w:p w14:paraId="69C672D7" w14:textId="3D8F0AFB" w:rsidR="00145824" w:rsidRDefault="0062503C" w:rsidP="00145824">
      <w:r w:rsidRPr="0062503C">
        <w:t>The responses to the RFI related to costs indicated that UDOT would not be able to deploy a comprehensive AVL/Materials usage systems on a statewide basis as desired from the onset.</w:t>
      </w:r>
      <w:r w:rsidR="00145824">
        <w:t xml:space="preserve">  Due to financial constraints, UDOT had to find a balance between the collection of plow location data vs. the gathering of material usage data through integration with existing vehicle spreader controllers</w:t>
      </w:r>
      <w:r w:rsidR="00F91096">
        <w:t xml:space="preserve"> and other equipment/devices</w:t>
      </w:r>
      <w:r w:rsidR="00145824">
        <w:t xml:space="preserve">.  Given the </w:t>
      </w:r>
      <w:r w:rsidR="00F91096">
        <w:t xml:space="preserve">priority </w:t>
      </w:r>
      <w:r w:rsidR="00145824">
        <w:t xml:space="preserve">of increasing public transparency of winter maintenance operations, UDOT desired to proceed with the Verizon </w:t>
      </w:r>
      <w:r w:rsidR="00A718B6">
        <w:t>AVL/GPS</w:t>
      </w:r>
      <w:r w:rsidR="00145824">
        <w:t xml:space="preserve"> system as </w:t>
      </w:r>
      <w:r w:rsidR="00F91096">
        <w:t>Verizon was the most cost-effective way to get statewide coverage of all Class 8 snow plows. Verizon also offered an API to migrate data to a public interface and provided vehicle diagnostics to help UDOT with vehicle maintenance and repairs</w:t>
      </w:r>
      <w:r w:rsidR="00145824">
        <w:t>.</w:t>
      </w:r>
    </w:p>
    <w:p w14:paraId="7D3091D2" w14:textId="77777777" w:rsidR="00145824" w:rsidRDefault="00145824" w:rsidP="0089727C">
      <w:pPr>
        <w:tabs>
          <w:tab w:val="clear" w:pos="284"/>
        </w:tabs>
        <w:spacing w:line="240" w:lineRule="auto"/>
      </w:pPr>
    </w:p>
    <w:p w14:paraId="4B571ED3" w14:textId="77777777" w:rsidR="0089727C" w:rsidRDefault="0089727C" w:rsidP="0089727C">
      <w:pPr>
        <w:tabs>
          <w:tab w:val="clear" w:pos="284"/>
        </w:tabs>
        <w:spacing w:line="240" w:lineRule="auto"/>
      </w:pPr>
      <w:r>
        <w:t xml:space="preserve">UDOT was able to leverage a pre-negotiated contract that Verizon had entered into in 2011 with the Western States Contracting Alliance (WSCA), which is currently managed by the National Association of State Procurement Officials (NASPO).  The state of Utah was a member of the WSCA and utilized that contract to purchase the associated hardware and software required for their </w:t>
      </w:r>
      <w:r w:rsidR="00A718B6">
        <w:t>AVL/GPS</w:t>
      </w:r>
      <w:r>
        <w:t xml:space="preserve"> system.  With this contract, UDOT did not need to release an RFP to solicit vendors for </w:t>
      </w:r>
      <w:r w:rsidR="00A718B6">
        <w:t>AVL/GPS</w:t>
      </w:r>
      <w:r>
        <w:t xml:space="preserve"> solutions.</w:t>
      </w:r>
    </w:p>
    <w:p w14:paraId="6846501A" w14:textId="77777777" w:rsidR="00CA1A57" w:rsidRDefault="00CA1A57" w:rsidP="0089727C">
      <w:pPr>
        <w:tabs>
          <w:tab w:val="clear" w:pos="284"/>
        </w:tabs>
        <w:spacing w:line="240" w:lineRule="auto"/>
      </w:pPr>
    </w:p>
    <w:p w14:paraId="6C7BF246" w14:textId="77777777" w:rsidR="00BF5EB3" w:rsidRDefault="00BF5EB3" w:rsidP="00BF5EB3">
      <w:pPr>
        <w:pStyle w:val="Heading1"/>
      </w:pPr>
      <w:bookmarkStart w:id="55" w:name="_Toc513817688"/>
      <w:r>
        <w:t>Data Collection and Management</w:t>
      </w:r>
      <w:bookmarkEnd w:id="55"/>
    </w:p>
    <w:p w14:paraId="6A0A58CB" w14:textId="77777777" w:rsidR="0022552A" w:rsidRDefault="0022552A" w:rsidP="0022552A">
      <w:pPr>
        <w:pStyle w:val="BodyText"/>
      </w:pPr>
      <w:r>
        <w:t xml:space="preserve">This section provides details on the data collection and management of the </w:t>
      </w:r>
      <w:r w:rsidR="00A718B6">
        <w:t>AVL/GPS</w:t>
      </w:r>
      <w:r>
        <w:t xml:space="preserve"> system by UDOT.</w:t>
      </w:r>
    </w:p>
    <w:p w14:paraId="29FD5D35" w14:textId="77777777" w:rsidR="00BF5EB3" w:rsidRDefault="008D624D" w:rsidP="00D11DC5">
      <w:pPr>
        <w:pStyle w:val="Heading2"/>
      </w:pPr>
      <w:bookmarkStart w:id="56" w:name="_Toc513817689"/>
      <w:r>
        <w:t>Data Collection</w:t>
      </w:r>
      <w:bookmarkEnd w:id="56"/>
    </w:p>
    <w:p w14:paraId="77ED7E96" w14:textId="77777777" w:rsidR="00FB50A5" w:rsidRDefault="00FB50A5" w:rsidP="00FB50A5">
      <w:pPr>
        <w:spacing w:line="240" w:lineRule="auto"/>
      </w:pPr>
      <w:r>
        <w:t xml:space="preserve">All data from UDOT vehicles is initially stored on Verizon servers communicated from UDOT winter maintenance vehicles.  Through the use of the API provided by Verizon, UDOT then downloads select portions of the raw data from the Verizon server to a UDOT server and stores the data in its GIS database. </w:t>
      </w:r>
      <w:r w:rsidR="00EA6D5F">
        <w:t>Verizon stores UDOT AVL data on its server for one year.</w:t>
      </w:r>
    </w:p>
    <w:p w14:paraId="6D1E3381" w14:textId="77777777" w:rsidR="00FB50A5" w:rsidRDefault="00FB50A5" w:rsidP="00FB50A5">
      <w:pPr>
        <w:spacing w:line="240" w:lineRule="auto"/>
      </w:pPr>
    </w:p>
    <w:p w14:paraId="3AAAD52C" w14:textId="77777777" w:rsidR="0022552A" w:rsidRDefault="0022552A" w:rsidP="00BF5EB3">
      <w:r>
        <w:t xml:space="preserve">The following types of data are collected </w:t>
      </w:r>
      <w:r w:rsidR="00FB50A5">
        <w:t xml:space="preserve">by </w:t>
      </w:r>
      <w:r>
        <w:t xml:space="preserve">UDOT </w:t>
      </w:r>
      <w:r w:rsidR="00FB50A5">
        <w:t>at 30 second intervals for storage and review on their database:</w:t>
      </w:r>
    </w:p>
    <w:p w14:paraId="46C0D5D2" w14:textId="77777777" w:rsidR="0022552A" w:rsidRDefault="0022552A" w:rsidP="00BF5EB3"/>
    <w:p w14:paraId="6ED7B526" w14:textId="77777777" w:rsidR="0022552A" w:rsidRPr="0022552A" w:rsidRDefault="0022552A" w:rsidP="00FB50A5">
      <w:pPr>
        <w:pStyle w:val="ListBullet"/>
        <w:tabs>
          <w:tab w:val="clear" w:pos="425"/>
          <w:tab w:val="num" w:pos="720"/>
        </w:tabs>
        <w:spacing w:after="0"/>
        <w:ind w:left="720"/>
      </w:pPr>
      <w:r>
        <w:t>Vehicle Identification Number (</w:t>
      </w:r>
      <w:r w:rsidRPr="0022552A">
        <w:t>VIN</w:t>
      </w:r>
      <w:r>
        <w:t>)</w:t>
      </w:r>
    </w:p>
    <w:p w14:paraId="644D672B" w14:textId="77777777" w:rsidR="0022552A" w:rsidRPr="0022552A" w:rsidRDefault="0022552A" w:rsidP="00FB50A5">
      <w:pPr>
        <w:pStyle w:val="ListBullet"/>
        <w:tabs>
          <w:tab w:val="clear" w:pos="425"/>
          <w:tab w:val="num" w:pos="720"/>
        </w:tabs>
        <w:spacing w:after="0"/>
        <w:ind w:left="720"/>
      </w:pPr>
      <w:r w:rsidRPr="0022552A">
        <w:t>Fleet</w:t>
      </w:r>
      <w:r>
        <w:t xml:space="preserve"> </w:t>
      </w:r>
      <w:r w:rsidRPr="0022552A">
        <w:t>Id</w:t>
      </w:r>
      <w:r>
        <w:t>entification Number</w:t>
      </w:r>
    </w:p>
    <w:p w14:paraId="087BB9E9" w14:textId="77777777" w:rsidR="0022552A" w:rsidRPr="0022552A" w:rsidRDefault="0022552A" w:rsidP="00FB50A5">
      <w:pPr>
        <w:pStyle w:val="ListBullet"/>
        <w:tabs>
          <w:tab w:val="clear" w:pos="425"/>
          <w:tab w:val="num" w:pos="720"/>
        </w:tabs>
        <w:spacing w:after="0"/>
        <w:ind w:left="720"/>
      </w:pPr>
      <w:r>
        <w:t xml:space="preserve">Message </w:t>
      </w:r>
      <w:r w:rsidRPr="0022552A">
        <w:t xml:space="preserve">Timestamp </w:t>
      </w:r>
    </w:p>
    <w:p w14:paraId="0D97D898" w14:textId="77777777" w:rsidR="0022552A" w:rsidRPr="0022552A" w:rsidRDefault="0022552A" w:rsidP="00FB50A5">
      <w:pPr>
        <w:pStyle w:val="ListBullet"/>
        <w:tabs>
          <w:tab w:val="clear" w:pos="425"/>
          <w:tab w:val="num" w:pos="720"/>
        </w:tabs>
        <w:spacing w:after="0"/>
        <w:ind w:left="720"/>
      </w:pPr>
      <w:r>
        <w:t xml:space="preserve">Vehicle </w:t>
      </w:r>
      <w:r w:rsidRPr="0022552A">
        <w:t>Latitude</w:t>
      </w:r>
      <w:r>
        <w:t xml:space="preserve"> and </w:t>
      </w:r>
      <w:r w:rsidRPr="0022552A">
        <w:t>Longitude</w:t>
      </w:r>
      <w:r>
        <w:t xml:space="preserve"> </w:t>
      </w:r>
    </w:p>
    <w:p w14:paraId="155CF47F" w14:textId="77777777" w:rsidR="0022552A" w:rsidRPr="0022552A" w:rsidRDefault="0022552A" w:rsidP="00FB50A5">
      <w:pPr>
        <w:pStyle w:val="ListBullet"/>
        <w:tabs>
          <w:tab w:val="clear" w:pos="425"/>
          <w:tab w:val="num" w:pos="720"/>
        </w:tabs>
        <w:spacing w:after="0"/>
        <w:ind w:left="720"/>
      </w:pPr>
      <w:r>
        <w:t xml:space="preserve">Vehicle </w:t>
      </w:r>
      <w:r w:rsidRPr="0022552A">
        <w:t>Ignition Status</w:t>
      </w:r>
    </w:p>
    <w:p w14:paraId="2A1C653C" w14:textId="77777777" w:rsidR="0022552A" w:rsidRPr="0022552A" w:rsidRDefault="0022552A" w:rsidP="00FB50A5">
      <w:pPr>
        <w:pStyle w:val="ListBullet"/>
        <w:tabs>
          <w:tab w:val="clear" w:pos="425"/>
          <w:tab w:val="num" w:pos="720"/>
        </w:tabs>
        <w:spacing w:after="0"/>
        <w:ind w:left="720"/>
      </w:pPr>
      <w:r>
        <w:t xml:space="preserve">Vehicle </w:t>
      </w:r>
      <w:r w:rsidRPr="0022552A">
        <w:t>Speed (MPH)</w:t>
      </w:r>
    </w:p>
    <w:p w14:paraId="1E647203" w14:textId="77777777" w:rsidR="00BF5EB3" w:rsidRDefault="0022552A" w:rsidP="00BF5EB3">
      <w:pPr>
        <w:pStyle w:val="ListBullet"/>
        <w:tabs>
          <w:tab w:val="clear" w:pos="425"/>
          <w:tab w:val="num" w:pos="720"/>
        </w:tabs>
        <w:spacing w:after="0"/>
        <w:ind w:left="720"/>
      </w:pPr>
      <w:r>
        <w:t xml:space="preserve">Vehicle </w:t>
      </w:r>
      <w:r w:rsidRPr="0022552A">
        <w:t>Odometer</w:t>
      </w:r>
    </w:p>
    <w:p w14:paraId="0E768DF2" w14:textId="77777777" w:rsidR="00BF5EB3" w:rsidRDefault="008D624D" w:rsidP="00D11DC5">
      <w:pPr>
        <w:pStyle w:val="Heading2"/>
      </w:pPr>
      <w:bookmarkStart w:id="57" w:name="_Toc513817690"/>
      <w:r>
        <w:t>D</w:t>
      </w:r>
      <w:r w:rsidRPr="00D11DC5">
        <w:t xml:space="preserve">ata </w:t>
      </w:r>
      <w:r>
        <w:t>A</w:t>
      </w:r>
      <w:r w:rsidRPr="00D11DC5">
        <w:t>ccuracy</w:t>
      </w:r>
      <w:bookmarkEnd w:id="57"/>
      <w:r w:rsidRPr="00D11DC5">
        <w:t xml:space="preserve"> </w:t>
      </w:r>
    </w:p>
    <w:p w14:paraId="753040DF" w14:textId="2F454A59" w:rsidR="00FB50A5" w:rsidRDefault="00FB50A5" w:rsidP="00FB50A5">
      <w:pPr>
        <w:spacing w:line="240" w:lineRule="auto"/>
      </w:pPr>
      <w:r>
        <w:rPr>
          <w:rFonts w:ascii="Arial" w:eastAsia="Times New Roman" w:hAnsi="Arial" w:cs="Arial"/>
          <w:kern w:val="0"/>
          <w:szCs w:val="20"/>
        </w:rPr>
        <w:t>The following general i</w:t>
      </w:r>
      <w:r>
        <w:t>ssues with data accuracy were identified by UDOT staff.  Any data inaccuracies that have been observed are was mainly due to the following:</w:t>
      </w:r>
    </w:p>
    <w:p w14:paraId="5735A18C" w14:textId="77777777" w:rsidR="00FB50A5" w:rsidRDefault="00FB50A5" w:rsidP="00FB50A5">
      <w:pPr>
        <w:spacing w:line="240" w:lineRule="auto"/>
      </w:pPr>
    </w:p>
    <w:p w14:paraId="3F835F7C" w14:textId="77777777" w:rsidR="00FB50A5" w:rsidRDefault="00FB50A5" w:rsidP="00FB50A5">
      <w:pPr>
        <w:pStyle w:val="ListBullet"/>
        <w:tabs>
          <w:tab w:val="clear" w:pos="425"/>
          <w:tab w:val="num" w:pos="720"/>
        </w:tabs>
        <w:spacing w:after="0"/>
        <w:ind w:left="720"/>
      </w:pPr>
      <w:r>
        <w:t>Downtown areas due to urban canyons</w:t>
      </w:r>
    </w:p>
    <w:p w14:paraId="2DF2F9E8" w14:textId="77777777" w:rsidR="00FB50A5" w:rsidRDefault="00FB50A5" w:rsidP="00FB50A5">
      <w:pPr>
        <w:pStyle w:val="ListBullet"/>
        <w:tabs>
          <w:tab w:val="clear" w:pos="425"/>
          <w:tab w:val="num" w:pos="720"/>
        </w:tabs>
        <w:spacing w:after="0"/>
        <w:ind w:left="720"/>
      </w:pPr>
      <w:r>
        <w:t>Canyon areas where cellular coverage was spotty</w:t>
      </w:r>
    </w:p>
    <w:p w14:paraId="606591B8" w14:textId="77777777" w:rsidR="0062503C" w:rsidRDefault="00FB50A5" w:rsidP="00FB50A5">
      <w:pPr>
        <w:pStyle w:val="ListBullet"/>
        <w:tabs>
          <w:tab w:val="clear" w:pos="425"/>
          <w:tab w:val="num" w:pos="720"/>
        </w:tabs>
        <w:spacing w:after="0"/>
        <w:ind w:left="720"/>
      </w:pPr>
      <w:r>
        <w:t xml:space="preserve">Data was not detailed enough with a </w:t>
      </w:r>
      <w:r w:rsidR="0062503C">
        <w:t xml:space="preserve">2-minute polling rate, so the polling rate was reduced to </w:t>
      </w:r>
      <w:r>
        <w:t>30-second</w:t>
      </w:r>
      <w:r w:rsidR="0062503C">
        <w:t>s</w:t>
      </w:r>
    </w:p>
    <w:p w14:paraId="5D69F54C" w14:textId="33A510A2" w:rsidR="00BF5EB3" w:rsidRPr="003B18BF" w:rsidRDefault="0062503C" w:rsidP="00FB50A5">
      <w:pPr>
        <w:pStyle w:val="ListBullet"/>
        <w:tabs>
          <w:tab w:val="clear" w:pos="425"/>
          <w:tab w:val="num" w:pos="720"/>
        </w:tabs>
        <w:spacing w:after="0"/>
        <w:ind w:left="720"/>
      </w:pPr>
      <w:r>
        <w:t>Vendor’s mobile application was poorly designed, hence UDOT staff decided to use the UDOT mobile traffic application when in the field</w:t>
      </w:r>
      <w:r w:rsidR="00FB50A5">
        <w:t xml:space="preserve"> </w:t>
      </w:r>
    </w:p>
    <w:p w14:paraId="44F45168" w14:textId="77777777" w:rsidR="00BF5EB3" w:rsidRDefault="00D11DC5" w:rsidP="00D11DC5">
      <w:pPr>
        <w:pStyle w:val="Heading2"/>
      </w:pPr>
      <w:bookmarkStart w:id="58" w:name="_Toc513817691"/>
      <w:r w:rsidRPr="00D11DC5">
        <w:lastRenderedPageBreak/>
        <w:t xml:space="preserve">Staffing and </w:t>
      </w:r>
      <w:r w:rsidR="008D624D">
        <w:t>R</w:t>
      </w:r>
      <w:r w:rsidRPr="00D11DC5">
        <w:t>esources</w:t>
      </w:r>
      <w:bookmarkEnd w:id="58"/>
      <w:r w:rsidRPr="00D11DC5">
        <w:t xml:space="preserve"> </w:t>
      </w:r>
    </w:p>
    <w:p w14:paraId="6BE3D2BA" w14:textId="77777777" w:rsidR="00FB50A5" w:rsidRDefault="00FB50A5" w:rsidP="00FB50A5">
      <w:pPr>
        <w:spacing w:line="240" w:lineRule="auto"/>
      </w:pPr>
      <w:r>
        <w:t xml:space="preserve">UDOT is supported internally by GIS staff resources for developing and maintaining the GIS interfaces and database. Most of the resources were dedicated to the initial development of the GIS database and making vehicle location information available on the webpage.  </w:t>
      </w:r>
      <w:r w:rsidR="008D624D">
        <w:t>UDOT had a team of two to three GIS staff members working on integrating the AVL data with the GIS database as well as developing additional products and analysis tools to assist with winter maintenance operations and performance management.  UDOT noted the level of support from GIS staff was sufficient.</w:t>
      </w:r>
    </w:p>
    <w:p w14:paraId="1E182282" w14:textId="77777777" w:rsidR="00D11DC5" w:rsidRDefault="00D11DC5" w:rsidP="00D11DC5">
      <w:pPr>
        <w:pStyle w:val="Heading2"/>
      </w:pPr>
      <w:bookmarkStart w:id="59" w:name="_Toc513817692"/>
      <w:r>
        <w:t>System Data Usage</w:t>
      </w:r>
      <w:bookmarkEnd w:id="59"/>
    </w:p>
    <w:p w14:paraId="1EF08F4C" w14:textId="77777777" w:rsidR="00811C8E" w:rsidRDefault="00811C8E" w:rsidP="00D11DC5">
      <w:r>
        <w:t>Given the overall objective of increasing public transparency of winter maintenance operations, UDOT utilizes the data that they pull from the Verizon API for s</w:t>
      </w:r>
      <w:r w:rsidR="00F31620" w:rsidRPr="00F31620">
        <w:t xml:space="preserve">haring </w:t>
      </w:r>
      <w:r>
        <w:t xml:space="preserve">UDOT snow plow </w:t>
      </w:r>
      <w:r w:rsidR="00F31620" w:rsidRPr="00F31620">
        <w:t>location</w:t>
      </w:r>
      <w:r>
        <w:t>s</w:t>
      </w:r>
      <w:r w:rsidR="00F31620" w:rsidRPr="00F31620">
        <w:t xml:space="preserve"> through </w:t>
      </w:r>
      <w:r>
        <w:t xml:space="preserve">the UDOT </w:t>
      </w:r>
      <w:r w:rsidR="00F31620" w:rsidRPr="00F31620">
        <w:t>traveler information webpage</w:t>
      </w:r>
      <w:r w:rsidR="00ED25A5">
        <w:t xml:space="preserve"> and UDOT Traffic mobile app</w:t>
      </w:r>
      <w:r w:rsidR="00D11DC5">
        <w:t xml:space="preserve">.  </w:t>
      </w:r>
      <w:r w:rsidR="00ED25A5">
        <w:t xml:space="preserve">UDOT contracted with the Narwhal Group to assist with making the AVL data </w:t>
      </w:r>
      <w:r w:rsidR="00657054">
        <w:t>available on the UDOT webpage and mobile app as well as making additional enhancements</w:t>
      </w:r>
      <w:r>
        <w:t>.</w:t>
      </w:r>
      <w:r w:rsidR="00657054">
        <w:t xml:space="preserve">  The Work Order related to the web and mobile app enhancements is included in Appendix C.</w:t>
      </w:r>
      <w:r>
        <w:t xml:space="preserve">  </w:t>
      </w:r>
    </w:p>
    <w:p w14:paraId="0DB627AF" w14:textId="77777777" w:rsidR="00811C8E" w:rsidRDefault="00811C8E" w:rsidP="00D11DC5"/>
    <w:p w14:paraId="201D2C95" w14:textId="77777777" w:rsidR="00152DC3" w:rsidRDefault="008A6BF0" w:rsidP="00152DC3">
      <w:pPr>
        <w:spacing w:line="240" w:lineRule="auto"/>
      </w:pPr>
      <w:r>
        <w:t xml:space="preserve">UDOT Maintenance staff utilize the NetworkFleet software primarily for monitoring vehicle locations, operational analysis, and for post-storm analysis purposes. </w:t>
      </w:r>
      <w:r w:rsidR="00273EC7">
        <w:t xml:space="preserve">District Engineers </w:t>
      </w:r>
      <w:r w:rsidR="00152DC3">
        <w:t xml:space="preserve">and Area Supervisors use the software package on a more frequent basis than </w:t>
      </w:r>
      <w:r w:rsidR="00273EC7">
        <w:t xml:space="preserve">Station </w:t>
      </w:r>
      <w:r w:rsidR="00152DC3">
        <w:t>Supervisors, who also are active in plowing snow during winter weather events. Area Supervisors noted the ability to monitor vehicle locations to enable sharing and relocating resources was extremely useful. In addition to monitor vehicle locations, Area Supervisors felt the system was very useful for:</w:t>
      </w:r>
    </w:p>
    <w:p w14:paraId="1A4418F6" w14:textId="77777777" w:rsidR="00152DC3" w:rsidRDefault="00152DC3" w:rsidP="00152DC3">
      <w:pPr>
        <w:spacing w:line="240" w:lineRule="auto"/>
      </w:pPr>
    </w:p>
    <w:p w14:paraId="417E5E1F" w14:textId="77777777" w:rsidR="00152DC3" w:rsidRDefault="00152DC3" w:rsidP="00521465">
      <w:pPr>
        <w:pStyle w:val="ListBullet"/>
      </w:pPr>
      <w:r>
        <w:t>Verifying snow maintenance activities</w:t>
      </w:r>
    </w:p>
    <w:p w14:paraId="27EDB36A" w14:textId="77777777" w:rsidR="00152DC3" w:rsidRDefault="00152DC3" w:rsidP="00521465">
      <w:pPr>
        <w:pStyle w:val="ListBullet"/>
      </w:pPr>
      <w:r>
        <w:t>Coupled with UDOT cameras, verifying and confirming pavement conditions</w:t>
      </w:r>
    </w:p>
    <w:p w14:paraId="6508AF6A" w14:textId="77777777" w:rsidR="00152DC3" w:rsidRDefault="00152DC3" w:rsidP="008A6BF0">
      <w:pPr>
        <w:spacing w:line="240" w:lineRule="auto"/>
      </w:pPr>
    </w:p>
    <w:p w14:paraId="193E6168" w14:textId="77777777" w:rsidR="00BD2DD8" w:rsidRDefault="00BD2DD8" w:rsidP="008A6BF0">
      <w:pPr>
        <w:spacing w:line="240" w:lineRule="auto"/>
      </w:pPr>
      <w:r>
        <w:t>In addition, UDOT uses the AVL system data for the following performance monitoring activities:</w:t>
      </w:r>
    </w:p>
    <w:p w14:paraId="092B9BD7" w14:textId="77777777" w:rsidR="00BD2DD8" w:rsidRDefault="00BD2DD8" w:rsidP="008A6BF0">
      <w:pPr>
        <w:spacing w:line="240" w:lineRule="auto"/>
      </w:pPr>
    </w:p>
    <w:p w14:paraId="69063E66" w14:textId="77777777" w:rsidR="00BD2DD8" w:rsidRDefault="00BD2DD8" w:rsidP="00521465">
      <w:pPr>
        <w:pStyle w:val="ListBullet"/>
      </w:pPr>
      <w:r>
        <w:t>Snow and Ice Dashboard, which integrates AVL data with RWIS data and data from non-invasive “roadway grip” sensors to determine effectiveness of plowing operations.</w:t>
      </w:r>
    </w:p>
    <w:p w14:paraId="2F94D135" w14:textId="77777777" w:rsidR="00BD2DD8" w:rsidRDefault="00BD2DD8" w:rsidP="00521465">
      <w:pPr>
        <w:pStyle w:val="ListBullet"/>
      </w:pPr>
      <w:r>
        <w:t>New GIS based dashboards that are currently being developed to provide additional information and performance measures for the public facing web page.</w:t>
      </w:r>
    </w:p>
    <w:p w14:paraId="7B2AA548" w14:textId="77777777" w:rsidR="00BD2DD8" w:rsidRDefault="00BD2DD8" w:rsidP="00521465">
      <w:pPr>
        <w:pStyle w:val="ListBullet"/>
      </w:pPr>
      <w:r>
        <w:t xml:space="preserve">Using records from past storms to observe past performance and identify contributing factors </w:t>
      </w:r>
      <w:r w:rsidRPr="00BD2DD8">
        <w:t>(e.g. types of material and equipment used</w:t>
      </w:r>
      <w:r>
        <w:t>), worth noting practices and lessons learned</w:t>
      </w:r>
      <w:r w:rsidRPr="00BD2DD8">
        <w:t>.</w:t>
      </w:r>
    </w:p>
    <w:p w14:paraId="7F2CDCD6" w14:textId="77777777" w:rsidR="0041357E" w:rsidRDefault="00A77FF0" w:rsidP="00A77FF0">
      <w:pPr>
        <w:pStyle w:val="ListBullet"/>
        <w:numPr>
          <w:ilvl w:val="0"/>
          <w:numId w:val="0"/>
        </w:numPr>
        <w:tabs>
          <w:tab w:val="num" w:pos="1080"/>
        </w:tabs>
        <w:spacing w:line="240" w:lineRule="auto"/>
      </w:pPr>
      <w:r>
        <w:t>UDOT has developed a Snow and Ice Performance Dashboard that</w:t>
      </w:r>
      <w:r w:rsidRPr="009F0110">
        <w:t xml:space="preserve"> </w:t>
      </w:r>
      <w:r>
        <w:t xml:space="preserve">has real-time statistics. </w:t>
      </w:r>
      <w:r w:rsidRPr="009F0110">
        <w:t xml:space="preserve">UDOT maintenance crews </w:t>
      </w:r>
      <w:r>
        <w:t xml:space="preserve">utilize the real-time statistics </w:t>
      </w:r>
      <w:r w:rsidRPr="009F0110">
        <w:t xml:space="preserve">to determine how effective they were at maintaining good road conditions during a storm. Several metrics go into creating the </w:t>
      </w:r>
      <w:r>
        <w:t xml:space="preserve">performance </w:t>
      </w:r>
      <w:r w:rsidRPr="009F0110">
        <w:t xml:space="preserve">measure, including the intensity of the storm, length of time the storm is ongoing, resources allocated to the maintenance </w:t>
      </w:r>
      <w:r w:rsidR="00273EC7">
        <w:t>station</w:t>
      </w:r>
      <w:r w:rsidRPr="009F0110">
        <w:t xml:space="preserve"> covering the geographic area</w:t>
      </w:r>
      <w:r>
        <w:t>,</w:t>
      </w:r>
      <w:r w:rsidRPr="009F0110">
        <w:t xml:space="preserve"> field instrumentation on the RWIS units</w:t>
      </w:r>
      <w:r>
        <w:t>, and AVL data</w:t>
      </w:r>
      <w:r w:rsidRPr="009F0110">
        <w:t>. The resulting information is utilized to measure storm performance, identify best practices and possibly re-allocate resources to better cover areas in need.</w:t>
      </w:r>
      <w:r w:rsidR="0041357E">
        <w:t xml:space="preserve">  </w:t>
      </w:r>
    </w:p>
    <w:p w14:paraId="4726FD3C" w14:textId="272FD777" w:rsidR="00A77FF0" w:rsidRDefault="0041357E" w:rsidP="00A77FF0">
      <w:pPr>
        <w:pStyle w:val="ListBullet"/>
        <w:numPr>
          <w:ilvl w:val="0"/>
          <w:numId w:val="0"/>
        </w:numPr>
        <w:tabs>
          <w:tab w:val="num" w:pos="1080"/>
        </w:tabs>
        <w:spacing w:line="240" w:lineRule="auto"/>
      </w:pPr>
      <w:r>
        <w:t xml:space="preserve">Figure 10 below shows the dashboard when snow plows pass an RWIS station installed along US 6 at Soldier Summit.  Figure 11 </w:t>
      </w:r>
      <w:r w:rsidR="009F55BC">
        <w:t>presents a statewide view of winter storm statistics and overall performance.  Figure 12 presents a display of storm performance reports that can be filtered by UDOT Region and along specific UDOT routes.</w:t>
      </w:r>
    </w:p>
    <w:p w14:paraId="04B21C36" w14:textId="791E02DC" w:rsidR="0041357E" w:rsidRDefault="0041357E" w:rsidP="00A77FF0">
      <w:pPr>
        <w:pStyle w:val="ListBullet"/>
        <w:numPr>
          <w:ilvl w:val="0"/>
          <w:numId w:val="0"/>
        </w:numPr>
        <w:tabs>
          <w:tab w:val="num" w:pos="1080"/>
        </w:tabs>
        <w:spacing w:line="240" w:lineRule="auto"/>
      </w:pPr>
    </w:p>
    <w:p w14:paraId="0F609CC6" w14:textId="298B7EDD" w:rsidR="0041357E" w:rsidRDefault="0041357E" w:rsidP="00440F34">
      <w:pPr>
        <w:pStyle w:val="ListBullet"/>
        <w:numPr>
          <w:ilvl w:val="0"/>
          <w:numId w:val="0"/>
        </w:numPr>
        <w:tabs>
          <w:tab w:val="num" w:pos="1080"/>
        </w:tabs>
        <w:spacing w:line="240" w:lineRule="auto"/>
        <w:jc w:val="center"/>
      </w:pPr>
      <w:r>
        <w:rPr>
          <w:noProof/>
        </w:rPr>
        <w:lastRenderedPageBreak/>
        <w:drawing>
          <wp:inline distT="0" distB="0" distL="0" distR="0" wp14:anchorId="678EA938" wp14:editId="727F0E2C">
            <wp:extent cx="5722580" cy="3657600"/>
            <wp:effectExtent l="19050" t="19050" r="12065" b="1905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low_Dashboard_1.jpg"/>
                    <pic:cNvPicPr/>
                  </pic:nvPicPr>
                  <pic:blipFill rotWithShape="1">
                    <a:blip r:embed="rId27">
                      <a:extLst>
                        <a:ext uri="{28A0092B-C50C-407E-A947-70E740481C1C}">
                          <a14:useLocalDpi xmlns:a14="http://schemas.microsoft.com/office/drawing/2010/main" val="0"/>
                        </a:ext>
                      </a:extLst>
                    </a:blip>
                    <a:srcRect r="1221" b="1493"/>
                    <a:stretch/>
                  </pic:blipFill>
                  <pic:spPr bwMode="auto">
                    <a:xfrm>
                      <a:off x="0" y="0"/>
                      <a:ext cx="5722580" cy="365760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ABA54D6" w14:textId="24BB5CF7" w:rsidR="0041357E" w:rsidRDefault="0041357E" w:rsidP="00440F34">
      <w:pPr>
        <w:pStyle w:val="Caption"/>
      </w:pPr>
      <w:r>
        <w:t xml:space="preserve">Figure </w:t>
      </w:r>
      <w:r>
        <w:fldChar w:fldCharType="begin"/>
      </w:r>
      <w:r>
        <w:instrText xml:space="preserve"> SEQ Figure \* ARABIC </w:instrText>
      </w:r>
      <w:r>
        <w:fldChar w:fldCharType="separate"/>
      </w:r>
      <w:r w:rsidR="00CA2F39">
        <w:rPr>
          <w:noProof/>
        </w:rPr>
        <w:t>10</w:t>
      </w:r>
      <w:r>
        <w:fldChar w:fldCharType="end"/>
      </w:r>
      <w:r>
        <w:t>. UDOT Snow and Ice Performance Dashboard at RWIS Station</w:t>
      </w:r>
    </w:p>
    <w:p w14:paraId="0D76144D" w14:textId="77777777" w:rsidR="0041357E" w:rsidRPr="0041357E" w:rsidRDefault="0041357E" w:rsidP="00440F34">
      <w:pPr>
        <w:pStyle w:val="BodyText"/>
        <w:spacing w:after="0"/>
      </w:pPr>
    </w:p>
    <w:p w14:paraId="597D6542" w14:textId="251A6566" w:rsidR="0041357E" w:rsidRDefault="0041357E" w:rsidP="00440F34">
      <w:pPr>
        <w:pStyle w:val="ListBullet"/>
        <w:numPr>
          <w:ilvl w:val="0"/>
          <w:numId w:val="0"/>
        </w:numPr>
        <w:tabs>
          <w:tab w:val="num" w:pos="1080"/>
        </w:tabs>
        <w:spacing w:line="240" w:lineRule="auto"/>
        <w:jc w:val="center"/>
      </w:pPr>
      <w:r>
        <w:rPr>
          <w:noProof/>
        </w:rPr>
        <w:drawing>
          <wp:inline distT="0" distB="0" distL="0" distR="0" wp14:anchorId="00B0B3C1" wp14:editId="4A9838FE">
            <wp:extent cx="5919398" cy="3566160"/>
            <wp:effectExtent l="19050" t="19050" r="24765" b="1524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low_Dashboard_2.jpg"/>
                    <pic:cNvPicPr/>
                  </pic:nvPicPr>
                  <pic:blipFill rotWithShape="1">
                    <a:blip r:embed="rId28">
                      <a:extLst>
                        <a:ext uri="{28A0092B-C50C-407E-A947-70E740481C1C}">
                          <a14:useLocalDpi xmlns:a14="http://schemas.microsoft.com/office/drawing/2010/main" val="0"/>
                        </a:ext>
                      </a:extLst>
                    </a:blip>
                    <a:srcRect r="904" b="1028"/>
                    <a:stretch/>
                  </pic:blipFill>
                  <pic:spPr bwMode="auto">
                    <a:xfrm>
                      <a:off x="0" y="0"/>
                      <a:ext cx="5919398" cy="356616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7AA82F5C" w14:textId="74012D90" w:rsidR="0041357E" w:rsidRDefault="0041357E" w:rsidP="0041357E">
      <w:pPr>
        <w:pStyle w:val="Caption"/>
      </w:pPr>
      <w:r>
        <w:t xml:space="preserve">Figure </w:t>
      </w:r>
      <w:r>
        <w:fldChar w:fldCharType="begin"/>
      </w:r>
      <w:r>
        <w:instrText xml:space="preserve"> SEQ Figure \* ARABIC </w:instrText>
      </w:r>
      <w:r>
        <w:fldChar w:fldCharType="separate"/>
      </w:r>
      <w:r w:rsidR="00CA2F39">
        <w:rPr>
          <w:noProof/>
        </w:rPr>
        <w:t>11</w:t>
      </w:r>
      <w:r>
        <w:fldChar w:fldCharType="end"/>
      </w:r>
      <w:r>
        <w:t xml:space="preserve">. UDOT Snow and Ice Performance Dashboard </w:t>
      </w:r>
      <w:r w:rsidR="009F55BC">
        <w:t>Statewide View</w:t>
      </w:r>
    </w:p>
    <w:p w14:paraId="7ECCAE81" w14:textId="77777777" w:rsidR="009F55BC" w:rsidRPr="00440F34" w:rsidRDefault="009F55BC" w:rsidP="00440F34">
      <w:pPr>
        <w:pStyle w:val="BodyText"/>
      </w:pPr>
    </w:p>
    <w:p w14:paraId="5143C7F8" w14:textId="663F69A3" w:rsidR="0041357E" w:rsidRDefault="009F55BC" w:rsidP="00A77FF0">
      <w:pPr>
        <w:pStyle w:val="ListBullet"/>
        <w:numPr>
          <w:ilvl w:val="0"/>
          <w:numId w:val="0"/>
        </w:numPr>
        <w:tabs>
          <w:tab w:val="num" w:pos="1080"/>
        </w:tabs>
        <w:spacing w:line="240" w:lineRule="auto"/>
      </w:pPr>
      <w:r>
        <w:rPr>
          <w:noProof/>
        </w:rPr>
        <w:lastRenderedPageBreak/>
        <w:drawing>
          <wp:inline distT="0" distB="0" distL="0" distR="0" wp14:anchorId="29C482E9" wp14:editId="19340FF0">
            <wp:extent cx="5895975" cy="4424855"/>
            <wp:effectExtent l="19050" t="19050" r="9525" b="1397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low_Dashboard_3.jpg"/>
                    <pic:cNvPicPr/>
                  </pic:nvPicPr>
                  <pic:blipFill rotWithShape="1">
                    <a:blip r:embed="rId29">
                      <a:extLst>
                        <a:ext uri="{28A0092B-C50C-407E-A947-70E740481C1C}">
                          <a14:useLocalDpi xmlns:a14="http://schemas.microsoft.com/office/drawing/2010/main" val="0"/>
                        </a:ext>
                      </a:extLst>
                    </a:blip>
                    <a:srcRect r="796" b="1223"/>
                    <a:stretch/>
                  </pic:blipFill>
                  <pic:spPr bwMode="auto">
                    <a:xfrm>
                      <a:off x="0" y="0"/>
                      <a:ext cx="5896303" cy="4425101"/>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8ACA730" w14:textId="4C0D2F40" w:rsidR="009F55BC" w:rsidRDefault="009F55BC" w:rsidP="009F55BC">
      <w:pPr>
        <w:pStyle w:val="Caption"/>
      </w:pPr>
      <w:r>
        <w:t xml:space="preserve">Figure </w:t>
      </w:r>
      <w:r>
        <w:fldChar w:fldCharType="begin"/>
      </w:r>
      <w:r>
        <w:instrText xml:space="preserve"> SEQ Figure \* ARABIC </w:instrText>
      </w:r>
      <w:r>
        <w:fldChar w:fldCharType="separate"/>
      </w:r>
      <w:r w:rsidR="00CA2F39">
        <w:rPr>
          <w:noProof/>
        </w:rPr>
        <w:t>12</w:t>
      </w:r>
      <w:r>
        <w:fldChar w:fldCharType="end"/>
      </w:r>
      <w:r>
        <w:t>. UDOT Snow and Ice Performance Dashboard Storm Performance Reports</w:t>
      </w:r>
    </w:p>
    <w:p w14:paraId="65F5AEDB" w14:textId="77777777" w:rsidR="0041357E" w:rsidRDefault="0041357E" w:rsidP="00A77FF0">
      <w:pPr>
        <w:pStyle w:val="ListBullet"/>
        <w:numPr>
          <w:ilvl w:val="0"/>
          <w:numId w:val="0"/>
        </w:numPr>
        <w:tabs>
          <w:tab w:val="num" w:pos="1080"/>
        </w:tabs>
        <w:spacing w:line="240" w:lineRule="auto"/>
      </w:pPr>
    </w:p>
    <w:p w14:paraId="3DCDD10C" w14:textId="77777777" w:rsidR="00A77FF0" w:rsidRDefault="00A77FF0" w:rsidP="00A77FF0">
      <w:pPr>
        <w:pStyle w:val="ListBullet"/>
        <w:numPr>
          <w:ilvl w:val="0"/>
          <w:numId w:val="0"/>
        </w:numPr>
        <w:tabs>
          <w:tab w:val="num" w:pos="1080"/>
        </w:tabs>
        <w:spacing w:line="240" w:lineRule="auto"/>
      </w:pPr>
      <w:r>
        <w:t xml:space="preserve">UDOT GIS staff is currently developing a Snow Plow Tracking Dashboard, as presented in Figure </w:t>
      </w:r>
      <w:r w:rsidR="00307B3A">
        <w:t>10</w:t>
      </w:r>
      <w:r>
        <w:t xml:space="preserve">.  The dashboard draws from AVL data stored in the UDOT GIS database and </w:t>
      </w:r>
      <w:r w:rsidRPr="00A43D5D">
        <w:t xml:space="preserve">shows the </w:t>
      </w:r>
      <w:r>
        <w:t xml:space="preserve">current UDOT snow </w:t>
      </w:r>
      <w:r w:rsidRPr="00A43D5D">
        <w:t xml:space="preserve">plow locations, last plowed roadway segments, and </w:t>
      </w:r>
      <w:r>
        <w:t xml:space="preserve">additional </w:t>
      </w:r>
      <w:r w:rsidRPr="00A43D5D">
        <w:t>metrics on the active plows</w:t>
      </w:r>
      <w:r>
        <w:t>.  The interface is internal to UDOT Supervisors and Managers and can provide an overall snapshot of storm response on a statewide or regional scale.  UDOT is also working on developing additional products and analysis tools for use by UDOT Supervisors and Managers in the coming year.</w:t>
      </w:r>
    </w:p>
    <w:p w14:paraId="1BD98291" w14:textId="77777777" w:rsidR="00A77FF0" w:rsidRDefault="00A77FF0" w:rsidP="00A77FF0">
      <w:pPr>
        <w:pStyle w:val="ListBullet"/>
        <w:numPr>
          <w:ilvl w:val="0"/>
          <w:numId w:val="0"/>
        </w:numPr>
        <w:tabs>
          <w:tab w:val="num" w:pos="1080"/>
        </w:tabs>
        <w:spacing w:line="240" w:lineRule="auto"/>
      </w:pPr>
    </w:p>
    <w:p w14:paraId="0272B9EA" w14:textId="77777777" w:rsidR="00E061D3" w:rsidRDefault="00E061D3" w:rsidP="00293DB3">
      <w:pPr>
        <w:pStyle w:val="Caption"/>
      </w:pPr>
      <w:r>
        <w:rPr>
          <w:noProof/>
        </w:rPr>
        <w:lastRenderedPageBreak/>
        <w:drawing>
          <wp:inline distT="0" distB="0" distL="0" distR="0" wp14:anchorId="09BD94A3" wp14:editId="5DAE03F9">
            <wp:extent cx="5943600" cy="30714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low Dashboard.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071495"/>
                    </a:xfrm>
                    <a:prstGeom prst="rect">
                      <a:avLst/>
                    </a:prstGeom>
                  </pic:spPr>
                </pic:pic>
              </a:graphicData>
            </a:graphic>
          </wp:inline>
        </w:drawing>
      </w:r>
    </w:p>
    <w:p w14:paraId="0652F332" w14:textId="77777777" w:rsidR="00E061D3" w:rsidRPr="00E061D3" w:rsidRDefault="00E061D3" w:rsidP="00E061D3">
      <w:pPr>
        <w:pStyle w:val="BodyText"/>
        <w:spacing w:after="0"/>
      </w:pPr>
    </w:p>
    <w:p w14:paraId="6F945369" w14:textId="50C65510" w:rsidR="00E061D3" w:rsidRPr="00E061D3" w:rsidRDefault="00E061D3" w:rsidP="0041357E">
      <w:pPr>
        <w:pStyle w:val="Caption"/>
      </w:pPr>
      <w:bookmarkStart w:id="60" w:name="_Toc507579027"/>
      <w:r>
        <w:t xml:space="preserve">Figure </w:t>
      </w:r>
      <w:r>
        <w:rPr>
          <w:b w:val="0"/>
          <w:bCs w:val="0"/>
        </w:rPr>
        <w:fldChar w:fldCharType="begin"/>
      </w:r>
      <w:r>
        <w:instrText xml:space="preserve"> SEQ Figure \* ARABIC </w:instrText>
      </w:r>
      <w:r>
        <w:rPr>
          <w:b w:val="0"/>
          <w:bCs w:val="0"/>
        </w:rPr>
        <w:fldChar w:fldCharType="separate"/>
      </w:r>
      <w:r w:rsidR="00CA2F39">
        <w:rPr>
          <w:noProof/>
        </w:rPr>
        <w:t>13</w:t>
      </w:r>
      <w:r>
        <w:rPr>
          <w:b w:val="0"/>
          <w:bCs w:val="0"/>
        </w:rPr>
        <w:fldChar w:fldCharType="end"/>
      </w:r>
      <w:r>
        <w:t>. UDOT Snow Plow Dashboard (Under Development)</w:t>
      </w:r>
      <w:bookmarkEnd w:id="60"/>
    </w:p>
    <w:p w14:paraId="68D7E1D7" w14:textId="77777777" w:rsidR="0041357E" w:rsidRDefault="0041357E" w:rsidP="008A6BF0">
      <w:pPr>
        <w:spacing w:line="240" w:lineRule="auto"/>
      </w:pPr>
    </w:p>
    <w:p w14:paraId="2850C647" w14:textId="77BCDC46" w:rsidR="008A6BF0" w:rsidRDefault="008A6BF0" w:rsidP="008A6BF0">
      <w:pPr>
        <w:spacing w:line="240" w:lineRule="auto"/>
      </w:pPr>
      <w:r>
        <w:t xml:space="preserve">UDOT </w:t>
      </w:r>
      <w:r w:rsidR="00273EC7">
        <w:t xml:space="preserve">District Engineers </w:t>
      </w:r>
      <w:r w:rsidR="00152DC3">
        <w:t xml:space="preserve">and Area Supervisors </w:t>
      </w:r>
      <w:r>
        <w:t xml:space="preserve">noted that they are able to use the NetworkFleet system and the “bread crumb” trail reports to address public complaints about the lack of snow clearance on specific roads or reported damage to parked vehicles by snow plows.  </w:t>
      </w:r>
    </w:p>
    <w:p w14:paraId="3DD35142" w14:textId="77777777" w:rsidR="008A6BF0" w:rsidRDefault="008A6BF0" w:rsidP="008A6BF0">
      <w:pPr>
        <w:spacing w:line="240" w:lineRule="auto"/>
      </w:pPr>
    </w:p>
    <w:p w14:paraId="6EE1250B" w14:textId="77777777" w:rsidR="00D11DC5" w:rsidRDefault="008A6BF0" w:rsidP="00152DC3">
      <w:pPr>
        <w:spacing w:line="240" w:lineRule="auto"/>
      </w:pPr>
      <w:r>
        <w:t xml:space="preserve">UDOT supervisors are able to quickly run a report in a specific area over the range of time that the public complaint was received.  UDOT can then respond to the public complaint by presenting an image of when the snow plows had cleared snow along a specific roadway, or whether they were present along a roadway when damage had occurred to a parked vehicle.  It was noted that the general public has been pleased with UDOT’s responsiveness to the public’s complaints, even in cases where a UDOT snow plow was found to be liable for damage caused to a parked vehicle.  The ability to use the AVL data and bread crumb trail of where vehicles have been in past snow storm events has also helped to accomplish the overall goal of increasing public transparency with respect to winter maintenance operations.  </w:t>
      </w:r>
    </w:p>
    <w:p w14:paraId="4E570F8E" w14:textId="77777777" w:rsidR="00BD2DD8" w:rsidRDefault="00BD2DD8" w:rsidP="00152DC3">
      <w:pPr>
        <w:spacing w:line="240" w:lineRule="auto"/>
      </w:pPr>
    </w:p>
    <w:p w14:paraId="7CFC9E76" w14:textId="77777777" w:rsidR="00BD2DD8" w:rsidRDefault="00BD2DD8" w:rsidP="00BD2DD8">
      <w:pPr>
        <w:spacing w:line="240" w:lineRule="auto"/>
      </w:pPr>
      <w:r>
        <w:t xml:space="preserve">UDOT GIS staff are currently developing an algorithm that would automate the process of using the NetworkFleet software package to gather a bread crumb trail that would be used to respond to public complaints about either a lack of snow plowing along roadways or potential damage to parked vehicles caused by UDOT snow plows.  Currently, this a manual process where </w:t>
      </w:r>
      <w:r w:rsidR="00273EC7">
        <w:t>District Engineers</w:t>
      </w:r>
      <w:r>
        <w:t xml:space="preserve"> or Area Supervisors will access the NetworkFleet software and search for bread crumb trails around the location and time of the complaint about winter maintenance operations.  The automated process will reduce the amount of time spent by UDOT staff in searching for information to be used in responding to public complaints.</w:t>
      </w:r>
    </w:p>
    <w:p w14:paraId="025819F2" w14:textId="77777777" w:rsidR="00BD2DD8" w:rsidRDefault="00BD2DD8" w:rsidP="00BD2DD8">
      <w:pPr>
        <w:spacing w:line="240" w:lineRule="auto"/>
      </w:pPr>
    </w:p>
    <w:p w14:paraId="08E7FCCF" w14:textId="77777777" w:rsidR="00D11DC5" w:rsidRDefault="00D11DC5" w:rsidP="00D11DC5">
      <w:pPr>
        <w:pStyle w:val="Heading2"/>
      </w:pPr>
      <w:bookmarkStart w:id="61" w:name="_Toc507406182"/>
      <w:bookmarkStart w:id="62" w:name="_Toc513817693"/>
      <w:bookmarkEnd w:id="61"/>
      <w:r>
        <w:t>Agency Policy and Agreements for Data Sharing</w:t>
      </w:r>
      <w:bookmarkEnd w:id="62"/>
    </w:p>
    <w:p w14:paraId="46DA44E7" w14:textId="77777777" w:rsidR="00570B48" w:rsidRDefault="00570B48" w:rsidP="00570B48">
      <w:pPr>
        <w:pStyle w:val="ListBullet"/>
        <w:numPr>
          <w:ilvl w:val="0"/>
          <w:numId w:val="0"/>
        </w:numPr>
        <w:tabs>
          <w:tab w:val="num" w:pos="1080"/>
        </w:tabs>
        <w:spacing w:line="240" w:lineRule="auto"/>
      </w:pPr>
      <w:r>
        <w:t xml:space="preserve">Regarding the sharing of vehicle locations on the UDOT traffic information webpage, additional steps are taken by UDOT to delay the reporting of vehicle location on the webpage by 2-3 minutes to alleviate driver concerns that real-time vehicle location could be used by individuals to plan specific attacks on the snow plow vehicles.   </w:t>
      </w:r>
    </w:p>
    <w:p w14:paraId="3E922920" w14:textId="77777777" w:rsidR="00570B48" w:rsidRPr="000A5278" w:rsidRDefault="00570B48" w:rsidP="00570B48">
      <w:pPr>
        <w:pStyle w:val="ListBullet"/>
        <w:numPr>
          <w:ilvl w:val="0"/>
          <w:numId w:val="0"/>
        </w:numPr>
        <w:tabs>
          <w:tab w:val="num" w:pos="1080"/>
        </w:tabs>
        <w:spacing w:line="240" w:lineRule="auto"/>
      </w:pPr>
      <w:r>
        <w:lastRenderedPageBreak/>
        <w:t xml:space="preserve">When the general public accesses the traffic information page either through a computer or mobile device, they are also presented with the following disclaimer which helps users to understand why there may be some observed inaccuracies in the route taken by snow plow vehicles: </w:t>
      </w:r>
    </w:p>
    <w:p w14:paraId="08408BAB" w14:textId="77777777" w:rsidR="00570B48" w:rsidRDefault="00570B48" w:rsidP="00570B48">
      <w:pPr>
        <w:spacing w:line="240" w:lineRule="auto"/>
        <w:ind w:left="720"/>
      </w:pPr>
      <w:r>
        <w:t>“</w:t>
      </w:r>
      <w:r w:rsidRPr="00DD5B56">
        <w:t>The snowplow location feature on the UDOT Traffic displays information about actively working UDOT-only snowplows throughout the state of Utah. Plow location information is updated every 3-5 minutes. This information is provided to help travelers make smarter decisions about where and when to travel. Please note that areas without cellular phone coverage will not show plow movements, even though plows may be working. Plow location information is provided for awareness and is not intended to redirect plow resources. Every attempt has been taken to ensure the data is as accurate as possible, however data discrepancies may appear at any time.</w:t>
      </w:r>
      <w:r>
        <w:t>”</w:t>
      </w:r>
    </w:p>
    <w:p w14:paraId="7CEABD8E" w14:textId="77777777" w:rsidR="00D11DC5" w:rsidRDefault="00D11DC5" w:rsidP="00BF5EB3">
      <w:pPr>
        <w:pStyle w:val="BodyText"/>
      </w:pPr>
    </w:p>
    <w:p w14:paraId="5476EB2B" w14:textId="77777777" w:rsidR="0060057F" w:rsidRDefault="0060057F" w:rsidP="0060057F">
      <w:pPr>
        <w:pStyle w:val="Heading1"/>
      </w:pPr>
      <w:bookmarkStart w:id="63" w:name="_Toc513817694"/>
      <w:r>
        <w:t>System Implementation Process</w:t>
      </w:r>
      <w:bookmarkEnd w:id="63"/>
    </w:p>
    <w:p w14:paraId="7128B0C0" w14:textId="77777777" w:rsidR="0060057F" w:rsidRDefault="0060057F" w:rsidP="0060057F">
      <w:pPr>
        <w:pStyle w:val="Heading2"/>
      </w:pPr>
      <w:bookmarkStart w:id="64" w:name="_Toc507406185"/>
      <w:bookmarkStart w:id="65" w:name="_Toc513817695"/>
      <w:bookmarkEnd w:id="64"/>
      <w:r w:rsidRPr="0060057F">
        <w:t xml:space="preserve">Implementation </w:t>
      </w:r>
      <w:r w:rsidR="008D624D">
        <w:t>S</w:t>
      </w:r>
      <w:r w:rsidR="008D624D" w:rsidRPr="0060057F">
        <w:t>teps</w:t>
      </w:r>
      <w:bookmarkEnd w:id="65"/>
      <w:r w:rsidR="008D624D" w:rsidRPr="0060057F">
        <w:t xml:space="preserve"> </w:t>
      </w:r>
    </w:p>
    <w:p w14:paraId="4111B7AD" w14:textId="77777777" w:rsidR="0060057F" w:rsidRDefault="00354045" w:rsidP="00E515F9">
      <w:r>
        <w:t xml:space="preserve">Upon selecting Verizon as the provider of the </w:t>
      </w:r>
      <w:r w:rsidR="00A718B6">
        <w:t>AVL/GPS</w:t>
      </w:r>
      <w:r>
        <w:t xml:space="preserve"> system, UDOT requested Verizon to perform the installation of vehicle </w:t>
      </w:r>
      <w:r w:rsidR="00A718B6">
        <w:t>AVL/GPS</w:t>
      </w:r>
      <w:r w:rsidR="00E515F9">
        <w:t xml:space="preserve"> </w:t>
      </w:r>
      <w:r>
        <w:t xml:space="preserve">hardware </w:t>
      </w:r>
      <w:r w:rsidR="00E515F9">
        <w:t>on UDOT snow plows.  Verizon performed the hardware installations on the vehicles and demonstrated the functionality and reliability of the system over a two-month period for UDOT.  The vehicles were monitored by UDOT through the software package (NetworkFleet) by UDOT staff and features of the software were observed to confirm that the system was functioning properly.</w:t>
      </w:r>
    </w:p>
    <w:p w14:paraId="5FC0407C" w14:textId="77777777" w:rsidR="00E515F9" w:rsidRDefault="00E515F9" w:rsidP="00E515F9"/>
    <w:p w14:paraId="6D76D0AD" w14:textId="77777777" w:rsidR="00F22BAB" w:rsidRDefault="00E515F9" w:rsidP="00E515F9">
      <w:pPr>
        <w:spacing w:line="240" w:lineRule="auto"/>
      </w:pPr>
      <w:r>
        <w:t xml:space="preserve">Upon successful completion of the demonstration, UDOT purchased additional Verizon hardware that was then installed by a Verizon team of subcontractors in about 90% of all UDOT winter maintenance vehicles prior to the 2015-2016 winter season.  </w:t>
      </w:r>
    </w:p>
    <w:p w14:paraId="023071D1" w14:textId="77777777" w:rsidR="00F22BAB" w:rsidRDefault="00F22BAB" w:rsidP="00E515F9">
      <w:pPr>
        <w:spacing w:line="240" w:lineRule="auto"/>
      </w:pPr>
    </w:p>
    <w:p w14:paraId="178B00DF" w14:textId="77777777" w:rsidR="00AB3892" w:rsidRDefault="00E515F9" w:rsidP="00E515F9">
      <w:pPr>
        <w:spacing w:line="240" w:lineRule="auto"/>
      </w:pPr>
      <w:r>
        <w:t>Since that time, all other UDOT maintenance vehicles have been equipped with Verizon units, and UDOT staff have been trained to perform the installation of Verizon hardware on new winter maintenance vehicles.</w:t>
      </w:r>
    </w:p>
    <w:p w14:paraId="4AAD295B" w14:textId="77777777" w:rsidR="00AB3892" w:rsidRDefault="00AB3892" w:rsidP="00E515F9">
      <w:pPr>
        <w:spacing w:line="240" w:lineRule="auto"/>
      </w:pPr>
    </w:p>
    <w:p w14:paraId="70185755" w14:textId="77777777" w:rsidR="0060057F" w:rsidRPr="003B18BF" w:rsidRDefault="00AB3892" w:rsidP="0010235C">
      <w:pPr>
        <w:spacing w:line="240" w:lineRule="auto"/>
      </w:pPr>
      <w:r>
        <w:t>UDOT technicians also install Verizon AVL hardware on roadside safety service patrol vehicles, referred to as Incident Management Team (IMT) vehicles, in the same manner as they do for UDOT snow plow vehicles.  IMT vehicles provide roadside assistance to stranded motorists or other vehicle incidents along UDOT roadways throughout the state.</w:t>
      </w:r>
    </w:p>
    <w:p w14:paraId="70DB3875" w14:textId="77777777" w:rsidR="0060057F" w:rsidRDefault="0060057F" w:rsidP="0060057F">
      <w:pPr>
        <w:pStyle w:val="Heading2"/>
      </w:pPr>
      <w:bookmarkStart w:id="66" w:name="_Toc513817696"/>
      <w:r w:rsidRPr="0060057F">
        <w:t xml:space="preserve">Procurement </w:t>
      </w:r>
      <w:r w:rsidR="008D624D">
        <w:t>M</w:t>
      </w:r>
      <w:r w:rsidR="008D624D" w:rsidRPr="0060057F">
        <w:t xml:space="preserve">ethods </w:t>
      </w:r>
      <w:r w:rsidRPr="0060057F">
        <w:t xml:space="preserve">and </w:t>
      </w:r>
      <w:r w:rsidR="008D624D">
        <w:t>P</w:t>
      </w:r>
      <w:r w:rsidR="008D624D" w:rsidRPr="0060057F">
        <w:t>rocess</w:t>
      </w:r>
      <w:bookmarkEnd w:id="66"/>
    </w:p>
    <w:p w14:paraId="2511E5F4" w14:textId="77777777" w:rsidR="0060057F" w:rsidRPr="0060057F" w:rsidRDefault="00E515F9" w:rsidP="0010235C">
      <w:pPr>
        <w:tabs>
          <w:tab w:val="clear" w:pos="284"/>
        </w:tabs>
        <w:spacing w:line="240" w:lineRule="auto"/>
      </w:pPr>
      <w:r>
        <w:t xml:space="preserve">UDOT was also able to leverage a pre-negotiated contract that Verizon had entered into in 2011 with the Western States Contracting Alliance (WSCA), which is currently managed by the National Association of State Procurement Officials (NASPO).  The state of Utah was a member of the WSCA and utilized that contract to purchase the associated hardware and software required for their </w:t>
      </w:r>
      <w:r w:rsidR="00A718B6">
        <w:t>AVL/GPS</w:t>
      </w:r>
      <w:r>
        <w:t xml:space="preserve"> system.  With this contract, UDOT did not need to release an RFP to solicit vendors for </w:t>
      </w:r>
      <w:r w:rsidR="00A718B6">
        <w:t>AVL/GPS</w:t>
      </w:r>
      <w:r>
        <w:t xml:space="preserve"> solutions.</w:t>
      </w:r>
    </w:p>
    <w:p w14:paraId="3AAF8873" w14:textId="77777777" w:rsidR="00697E03" w:rsidRDefault="00697E03" w:rsidP="0060057F"/>
    <w:p w14:paraId="7B127033" w14:textId="77777777" w:rsidR="0060057F" w:rsidRDefault="0060057F">
      <w:pPr>
        <w:tabs>
          <w:tab w:val="clear" w:pos="284"/>
        </w:tabs>
        <w:spacing w:line="240" w:lineRule="auto"/>
      </w:pPr>
    </w:p>
    <w:p w14:paraId="0B94D9A1" w14:textId="77777777" w:rsidR="00A4524E" w:rsidRDefault="00A4524E">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0D675F39" w14:textId="24166E5E" w:rsidR="0060057F" w:rsidRDefault="0060057F" w:rsidP="0060057F">
      <w:pPr>
        <w:pStyle w:val="Heading1"/>
      </w:pPr>
      <w:bookmarkStart w:id="67" w:name="_Toc513817697"/>
      <w:r>
        <w:lastRenderedPageBreak/>
        <w:t>System Benefits and Costs</w:t>
      </w:r>
      <w:bookmarkEnd w:id="67"/>
    </w:p>
    <w:p w14:paraId="51BCC993" w14:textId="77777777" w:rsidR="0060057F" w:rsidRDefault="0060057F" w:rsidP="0060057F">
      <w:pPr>
        <w:pStyle w:val="Heading2"/>
      </w:pPr>
      <w:bookmarkStart w:id="68" w:name="_Toc507406189"/>
      <w:bookmarkStart w:id="69" w:name="_Toc513817698"/>
      <w:bookmarkEnd w:id="68"/>
      <w:r w:rsidRPr="0060057F">
        <w:t xml:space="preserve">Implementation </w:t>
      </w:r>
      <w:r>
        <w:t>Costs</w:t>
      </w:r>
      <w:bookmarkEnd w:id="69"/>
    </w:p>
    <w:p w14:paraId="528DEB43" w14:textId="77777777" w:rsidR="00751971" w:rsidRDefault="00751971" w:rsidP="0060057F">
      <w:r>
        <w:t xml:space="preserve">A summary of the </w:t>
      </w:r>
      <w:r w:rsidR="00697E03">
        <w:t xml:space="preserve">Verizon </w:t>
      </w:r>
      <w:r w:rsidR="008A0DD2" w:rsidRPr="008A0DD2">
        <w:t>AVL equipment costs</w:t>
      </w:r>
      <w:r w:rsidR="00697E03">
        <w:t xml:space="preserve"> </w:t>
      </w:r>
      <w:r>
        <w:t xml:space="preserve">provided to UDOT in 2015 </w:t>
      </w:r>
      <w:r w:rsidR="00697E03">
        <w:t>are provided in the table below</w:t>
      </w:r>
      <w:r>
        <w:t>.  Note that unit cost prices were drawn from the pre-existing contract through the Western States Contracting Alliance (WSCA) entered into by Verizon.</w:t>
      </w:r>
    </w:p>
    <w:p w14:paraId="29874188" w14:textId="77777777" w:rsidR="00D33720" w:rsidRDefault="00D33720" w:rsidP="00D33720">
      <w:pPr>
        <w:tabs>
          <w:tab w:val="clear" w:pos="284"/>
        </w:tabs>
        <w:spacing w:line="240" w:lineRule="auto"/>
      </w:pPr>
    </w:p>
    <w:p w14:paraId="44E9D03A" w14:textId="61119950" w:rsidR="001A6B9E" w:rsidRDefault="00D33720" w:rsidP="00521465">
      <w:pPr>
        <w:pStyle w:val="Caption"/>
      </w:pPr>
      <w:bookmarkStart w:id="70" w:name="_Toc508788515"/>
      <w:r>
        <w:t xml:space="preserve">Table </w:t>
      </w:r>
      <w:r>
        <w:fldChar w:fldCharType="begin"/>
      </w:r>
      <w:r>
        <w:instrText xml:space="preserve"> SEQ Table \* ARABIC </w:instrText>
      </w:r>
      <w:r>
        <w:fldChar w:fldCharType="separate"/>
      </w:r>
      <w:r w:rsidR="00CA2F39">
        <w:rPr>
          <w:noProof/>
        </w:rPr>
        <w:t>2</w:t>
      </w:r>
      <w:r>
        <w:fldChar w:fldCharType="end"/>
      </w:r>
      <w:r w:rsidR="00E32297">
        <w:t>.</w:t>
      </w:r>
      <w:r>
        <w:t xml:space="preserve"> </w:t>
      </w:r>
      <w:r w:rsidR="001A6B9E">
        <w:t xml:space="preserve">Hardware, Installation, and Training Costs of UDOT </w:t>
      </w:r>
      <w:r w:rsidR="00A718B6">
        <w:t>AVL/GPS</w:t>
      </w:r>
      <w:r w:rsidR="001A6B9E">
        <w:t xml:space="preserve"> System</w:t>
      </w:r>
      <w:bookmarkEnd w:id="70"/>
      <w:r w:rsidR="001A6B9E">
        <w:t xml:space="preserve"> </w:t>
      </w:r>
    </w:p>
    <w:tbl>
      <w:tblPr>
        <w:tblStyle w:val="AECOMtable"/>
        <w:tblW w:w="0" w:type="auto"/>
        <w:tblLook w:val="04A0" w:firstRow="1" w:lastRow="0" w:firstColumn="1" w:lastColumn="0" w:noHBand="0" w:noVBand="1"/>
      </w:tblPr>
      <w:tblGrid>
        <w:gridCol w:w="2340"/>
        <w:gridCol w:w="2340"/>
        <w:gridCol w:w="2340"/>
        <w:gridCol w:w="2340"/>
      </w:tblGrid>
      <w:tr w:rsidR="00697E03" w14:paraId="1BBB7458" w14:textId="77777777" w:rsidTr="00697E03">
        <w:trPr>
          <w:cnfStyle w:val="100000000000" w:firstRow="1" w:lastRow="0" w:firstColumn="0" w:lastColumn="0" w:oddVBand="0" w:evenVBand="0" w:oddHBand="0" w:evenHBand="0" w:firstRowFirstColumn="0" w:firstRowLastColumn="0" w:lastRowFirstColumn="0" w:lastRowLastColumn="0"/>
        </w:trPr>
        <w:tc>
          <w:tcPr>
            <w:tcW w:w="2340" w:type="dxa"/>
          </w:tcPr>
          <w:p w14:paraId="58E62865" w14:textId="77777777" w:rsidR="00697E03" w:rsidRDefault="00697E03" w:rsidP="0060057F">
            <w:bookmarkStart w:id="71" w:name="_Hlk507052812"/>
            <w:r>
              <w:t>Item</w:t>
            </w:r>
            <w:r w:rsidR="00751971">
              <w:t>s</w:t>
            </w:r>
          </w:p>
        </w:tc>
        <w:tc>
          <w:tcPr>
            <w:tcW w:w="2340" w:type="dxa"/>
          </w:tcPr>
          <w:p w14:paraId="10A8970A" w14:textId="77777777" w:rsidR="00697E03" w:rsidRDefault="00460648" w:rsidP="00460648">
            <w:pPr>
              <w:jc w:val="center"/>
            </w:pPr>
            <w:r>
              <w:t>Quantity</w:t>
            </w:r>
          </w:p>
        </w:tc>
        <w:tc>
          <w:tcPr>
            <w:tcW w:w="2340" w:type="dxa"/>
          </w:tcPr>
          <w:p w14:paraId="2EB72723" w14:textId="77777777" w:rsidR="00697E03" w:rsidRDefault="00460648" w:rsidP="00460648">
            <w:pPr>
              <w:jc w:val="center"/>
            </w:pPr>
            <w:r>
              <w:t>Unit Cost</w:t>
            </w:r>
          </w:p>
        </w:tc>
        <w:tc>
          <w:tcPr>
            <w:tcW w:w="2340" w:type="dxa"/>
          </w:tcPr>
          <w:p w14:paraId="43652EA6" w14:textId="77777777" w:rsidR="00697E03" w:rsidRDefault="00460648" w:rsidP="00460648">
            <w:pPr>
              <w:jc w:val="center"/>
            </w:pPr>
            <w:r>
              <w:t>Total Cost</w:t>
            </w:r>
          </w:p>
        </w:tc>
      </w:tr>
      <w:bookmarkEnd w:id="71"/>
      <w:tr w:rsidR="00697E03" w14:paraId="267BBB2B" w14:textId="77777777" w:rsidTr="00697E03">
        <w:tc>
          <w:tcPr>
            <w:tcW w:w="2340" w:type="dxa"/>
          </w:tcPr>
          <w:p w14:paraId="016B05E0" w14:textId="77777777" w:rsidR="00697E03" w:rsidRPr="00460648" w:rsidRDefault="00697E03" w:rsidP="0060057F">
            <w:pPr>
              <w:rPr>
                <w:b/>
              </w:rPr>
            </w:pPr>
            <w:r w:rsidRPr="00460648">
              <w:rPr>
                <w:b/>
              </w:rPr>
              <w:t>Hardware</w:t>
            </w:r>
          </w:p>
        </w:tc>
        <w:tc>
          <w:tcPr>
            <w:tcW w:w="2340" w:type="dxa"/>
          </w:tcPr>
          <w:p w14:paraId="01CD14CE" w14:textId="77777777" w:rsidR="00697E03" w:rsidRDefault="00697E03" w:rsidP="00460648">
            <w:pPr>
              <w:jc w:val="center"/>
            </w:pPr>
          </w:p>
        </w:tc>
        <w:tc>
          <w:tcPr>
            <w:tcW w:w="2340" w:type="dxa"/>
          </w:tcPr>
          <w:p w14:paraId="33A3DFAE" w14:textId="77777777" w:rsidR="00697E03" w:rsidRDefault="00697E03" w:rsidP="00460648">
            <w:pPr>
              <w:jc w:val="center"/>
            </w:pPr>
          </w:p>
        </w:tc>
        <w:tc>
          <w:tcPr>
            <w:tcW w:w="2340" w:type="dxa"/>
          </w:tcPr>
          <w:p w14:paraId="30C8E812" w14:textId="77777777" w:rsidR="00697E03" w:rsidRDefault="00697E03" w:rsidP="00460648">
            <w:pPr>
              <w:jc w:val="center"/>
            </w:pPr>
          </w:p>
        </w:tc>
      </w:tr>
      <w:tr w:rsidR="00460648" w14:paraId="63E37B9F" w14:textId="77777777" w:rsidTr="00697E03">
        <w:tc>
          <w:tcPr>
            <w:tcW w:w="2340" w:type="dxa"/>
          </w:tcPr>
          <w:p w14:paraId="73C81A6D" w14:textId="77777777" w:rsidR="00460648" w:rsidRDefault="00460648" w:rsidP="00460648">
            <w:pPr>
              <w:jc w:val="right"/>
            </w:pPr>
            <w:r>
              <w:t>GPS only</w:t>
            </w:r>
          </w:p>
        </w:tc>
        <w:tc>
          <w:tcPr>
            <w:tcW w:w="2340" w:type="dxa"/>
          </w:tcPr>
          <w:p w14:paraId="5EAAB9D3" w14:textId="77777777" w:rsidR="00460648" w:rsidRDefault="00460648" w:rsidP="00460648">
            <w:pPr>
              <w:jc w:val="center"/>
            </w:pPr>
            <w:r>
              <w:t>191</w:t>
            </w:r>
            <w:r w:rsidR="00751971">
              <w:t xml:space="preserve"> vehicles</w:t>
            </w:r>
          </w:p>
        </w:tc>
        <w:tc>
          <w:tcPr>
            <w:tcW w:w="2340" w:type="dxa"/>
          </w:tcPr>
          <w:p w14:paraId="56A7BD60" w14:textId="77777777" w:rsidR="00460648" w:rsidRDefault="00460648" w:rsidP="00460648">
            <w:pPr>
              <w:jc w:val="center"/>
            </w:pPr>
            <w:r>
              <w:t>$85.00</w:t>
            </w:r>
          </w:p>
        </w:tc>
        <w:tc>
          <w:tcPr>
            <w:tcW w:w="2340" w:type="dxa"/>
          </w:tcPr>
          <w:p w14:paraId="7C18F106" w14:textId="77777777" w:rsidR="00460648" w:rsidRPr="00B025E0" w:rsidRDefault="00460648" w:rsidP="00460648">
            <w:pPr>
              <w:jc w:val="center"/>
            </w:pPr>
            <w:r w:rsidRPr="00B025E0">
              <w:t>$16,235.00</w:t>
            </w:r>
          </w:p>
        </w:tc>
      </w:tr>
      <w:tr w:rsidR="00460648" w14:paraId="50D755CF" w14:textId="77777777" w:rsidTr="00697E03">
        <w:tc>
          <w:tcPr>
            <w:tcW w:w="2340" w:type="dxa"/>
          </w:tcPr>
          <w:p w14:paraId="290A7A20" w14:textId="77777777" w:rsidR="00460648" w:rsidRDefault="00460648" w:rsidP="00460648">
            <w:pPr>
              <w:jc w:val="right"/>
            </w:pPr>
            <w:r>
              <w:t>Diagnostics and GPS</w:t>
            </w:r>
          </w:p>
        </w:tc>
        <w:tc>
          <w:tcPr>
            <w:tcW w:w="2340" w:type="dxa"/>
          </w:tcPr>
          <w:p w14:paraId="11FBDEAA" w14:textId="77777777" w:rsidR="00460648" w:rsidRDefault="00460648" w:rsidP="00460648">
            <w:pPr>
              <w:jc w:val="center"/>
            </w:pPr>
            <w:r>
              <w:t>309</w:t>
            </w:r>
            <w:r w:rsidR="00751971">
              <w:t xml:space="preserve"> vehicles</w:t>
            </w:r>
          </w:p>
        </w:tc>
        <w:tc>
          <w:tcPr>
            <w:tcW w:w="2340" w:type="dxa"/>
          </w:tcPr>
          <w:p w14:paraId="0699ECB7" w14:textId="77777777" w:rsidR="00460648" w:rsidRDefault="00460648" w:rsidP="00460648">
            <w:pPr>
              <w:jc w:val="center"/>
            </w:pPr>
            <w:r>
              <w:t>$85.00</w:t>
            </w:r>
          </w:p>
        </w:tc>
        <w:tc>
          <w:tcPr>
            <w:tcW w:w="2340" w:type="dxa"/>
          </w:tcPr>
          <w:p w14:paraId="5A1ACA7F" w14:textId="77777777" w:rsidR="00460648" w:rsidRDefault="00460648" w:rsidP="00460648">
            <w:pPr>
              <w:jc w:val="center"/>
            </w:pPr>
            <w:r w:rsidRPr="00B025E0">
              <w:t>$26,265.00</w:t>
            </w:r>
          </w:p>
        </w:tc>
      </w:tr>
      <w:tr w:rsidR="00697E03" w14:paraId="35D61913" w14:textId="77777777" w:rsidTr="00697E03">
        <w:tc>
          <w:tcPr>
            <w:tcW w:w="2340" w:type="dxa"/>
          </w:tcPr>
          <w:p w14:paraId="7003C0B6" w14:textId="77777777" w:rsidR="00697E03" w:rsidRDefault="00460648" w:rsidP="0060057F">
            <w:r w:rsidRPr="00460648">
              <w:rPr>
                <w:b/>
              </w:rPr>
              <w:t>Accessories</w:t>
            </w:r>
          </w:p>
        </w:tc>
        <w:tc>
          <w:tcPr>
            <w:tcW w:w="2340" w:type="dxa"/>
          </w:tcPr>
          <w:p w14:paraId="5B04F024" w14:textId="77777777" w:rsidR="00697E03" w:rsidRDefault="00697E03" w:rsidP="00460648">
            <w:pPr>
              <w:jc w:val="center"/>
            </w:pPr>
          </w:p>
        </w:tc>
        <w:tc>
          <w:tcPr>
            <w:tcW w:w="2340" w:type="dxa"/>
          </w:tcPr>
          <w:p w14:paraId="677D6FD0" w14:textId="77777777" w:rsidR="00697E03" w:rsidRDefault="00697E03" w:rsidP="00460648">
            <w:pPr>
              <w:jc w:val="center"/>
            </w:pPr>
          </w:p>
        </w:tc>
        <w:tc>
          <w:tcPr>
            <w:tcW w:w="2340" w:type="dxa"/>
          </w:tcPr>
          <w:p w14:paraId="52377D7E" w14:textId="77777777" w:rsidR="00697E03" w:rsidRDefault="00697E03" w:rsidP="00460648">
            <w:pPr>
              <w:jc w:val="center"/>
            </w:pPr>
          </w:p>
        </w:tc>
      </w:tr>
      <w:tr w:rsidR="00460648" w14:paraId="17F750A7" w14:textId="77777777" w:rsidTr="00697E03">
        <w:tc>
          <w:tcPr>
            <w:tcW w:w="2340" w:type="dxa"/>
          </w:tcPr>
          <w:p w14:paraId="718CC09F" w14:textId="77777777" w:rsidR="00460648" w:rsidRDefault="00460648" w:rsidP="00460648">
            <w:pPr>
              <w:jc w:val="right"/>
            </w:pPr>
            <w:r>
              <w:t>Sensor Harnesses</w:t>
            </w:r>
          </w:p>
        </w:tc>
        <w:tc>
          <w:tcPr>
            <w:tcW w:w="2340" w:type="dxa"/>
          </w:tcPr>
          <w:p w14:paraId="3FC681FB" w14:textId="77777777" w:rsidR="00460648" w:rsidRPr="00751971" w:rsidRDefault="00460648" w:rsidP="00460648">
            <w:pPr>
              <w:jc w:val="center"/>
              <w:rPr>
                <w:b/>
              </w:rPr>
            </w:pPr>
            <w:r>
              <w:t>500</w:t>
            </w:r>
            <w:r w:rsidR="00751971">
              <w:t xml:space="preserve"> vehicles</w:t>
            </w:r>
          </w:p>
        </w:tc>
        <w:tc>
          <w:tcPr>
            <w:tcW w:w="2340" w:type="dxa"/>
          </w:tcPr>
          <w:p w14:paraId="3D755B84" w14:textId="77777777" w:rsidR="00460648" w:rsidRDefault="00460648" w:rsidP="00460648">
            <w:pPr>
              <w:jc w:val="center"/>
            </w:pPr>
            <w:r>
              <w:t>$10.00</w:t>
            </w:r>
          </w:p>
        </w:tc>
        <w:tc>
          <w:tcPr>
            <w:tcW w:w="2340" w:type="dxa"/>
          </w:tcPr>
          <w:p w14:paraId="5A44AEEB" w14:textId="77777777" w:rsidR="00460648" w:rsidRPr="00BB4D1E" w:rsidRDefault="00460648" w:rsidP="00460648">
            <w:pPr>
              <w:jc w:val="center"/>
            </w:pPr>
            <w:r w:rsidRPr="00BB4D1E">
              <w:t>$5,000.00</w:t>
            </w:r>
          </w:p>
        </w:tc>
      </w:tr>
      <w:tr w:rsidR="00460648" w14:paraId="649D7835" w14:textId="77777777" w:rsidTr="00697E03">
        <w:tc>
          <w:tcPr>
            <w:tcW w:w="2340" w:type="dxa"/>
          </w:tcPr>
          <w:p w14:paraId="05DDE3FF" w14:textId="77777777" w:rsidR="00460648" w:rsidRDefault="00460648" w:rsidP="00460648">
            <w:pPr>
              <w:jc w:val="right"/>
            </w:pPr>
            <w:r>
              <w:t>Pin Harness</w:t>
            </w:r>
          </w:p>
        </w:tc>
        <w:tc>
          <w:tcPr>
            <w:tcW w:w="2340" w:type="dxa"/>
          </w:tcPr>
          <w:p w14:paraId="2C80727F" w14:textId="77777777" w:rsidR="00460648" w:rsidRDefault="00460648" w:rsidP="00460648">
            <w:pPr>
              <w:jc w:val="center"/>
            </w:pPr>
            <w:r>
              <w:t>309</w:t>
            </w:r>
            <w:r w:rsidR="00751971">
              <w:t xml:space="preserve"> vehicles</w:t>
            </w:r>
          </w:p>
        </w:tc>
        <w:tc>
          <w:tcPr>
            <w:tcW w:w="2340" w:type="dxa"/>
          </w:tcPr>
          <w:p w14:paraId="56B54934" w14:textId="77777777" w:rsidR="00460648" w:rsidRDefault="00460648" w:rsidP="00460648">
            <w:pPr>
              <w:jc w:val="center"/>
            </w:pPr>
            <w:r>
              <w:t>$35.00</w:t>
            </w:r>
          </w:p>
        </w:tc>
        <w:tc>
          <w:tcPr>
            <w:tcW w:w="2340" w:type="dxa"/>
          </w:tcPr>
          <w:p w14:paraId="03C62C48" w14:textId="77777777" w:rsidR="00460648" w:rsidRPr="00BB4D1E" w:rsidRDefault="00460648" w:rsidP="00460648">
            <w:pPr>
              <w:jc w:val="center"/>
            </w:pPr>
            <w:r w:rsidRPr="00BB4D1E">
              <w:t>$10,815.00</w:t>
            </w:r>
          </w:p>
        </w:tc>
      </w:tr>
      <w:tr w:rsidR="00460648" w14:paraId="16FD90C3" w14:textId="77777777" w:rsidTr="00697E03">
        <w:tc>
          <w:tcPr>
            <w:tcW w:w="2340" w:type="dxa"/>
          </w:tcPr>
          <w:p w14:paraId="08196FFC" w14:textId="77777777" w:rsidR="00460648" w:rsidRDefault="00460648" w:rsidP="00460648">
            <w:pPr>
              <w:jc w:val="right"/>
            </w:pPr>
            <w:r>
              <w:t>Universal Pin Harness</w:t>
            </w:r>
          </w:p>
        </w:tc>
        <w:tc>
          <w:tcPr>
            <w:tcW w:w="2340" w:type="dxa"/>
          </w:tcPr>
          <w:p w14:paraId="52E9CB25" w14:textId="77777777" w:rsidR="00460648" w:rsidRDefault="00460648" w:rsidP="00460648">
            <w:pPr>
              <w:jc w:val="center"/>
            </w:pPr>
            <w:r>
              <w:t>191</w:t>
            </w:r>
            <w:r w:rsidR="00751971">
              <w:t xml:space="preserve"> vehicles</w:t>
            </w:r>
          </w:p>
        </w:tc>
        <w:tc>
          <w:tcPr>
            <w:tcW w:w="2340" w:type="dxa"/>
          </w:tcPr>
          <w:p w14:paraId="6E2337E9" w14:textId="77777777" w:rsidR="00460648" w:rsidRDefault="00460648" w:rsidP="00460648">
            <w:pPr>
              <w:jc w:val="center"/>
            </w:pPr>
            <w:r>
              <w:t>$10.00</w:t>
            </w:r>
          </w:p>
        </w:tc>
        <w:tc>
          <w:tcPr>
            <w:tcW w:w="2340" w:type="dxa"/>
          </w:tcPr>
          <w:p w14:paraId="5824CDF2" w14:textId="77777777" w:rsidR="00460648" w:rsidRPr="00BB4D1E" w:rsidRDefault="00460648" w:rsidP="00460648">
            <w:pPr>
              <w:jc w:val="center"/>
            </w:pPr>
            <w:r w:rsidRPr="00BB4D1E">
              <w:t>$1,910.00</w:t>
            </w:r>
          </w:p>
        </w:tc>
      </w:tr>
      <w:tr w:rsidR="00460648" w14:paraId="390F592A" w14:textId="77777777" w:rsidTr="00697E03">
        <w:tc>
          <w:tcPr>
            <w:tcW w:w="2340" w:type="dxa"/>
          </w:tcPr>
          <w:p w14:paraId="18A74622" w14:textId="77777777" w:rsidR="00460648" w:rsidRDefault="00460648" w:rsidP="00460648">
            <w:pPr>
              <w:jc w:val="right"/>
            </w:pPr>
            <w:r>
              <w:t>Alternate Power Adaptor</w:t>
            </w:r>
          </w:p>
        </w:tc>
        <w:tc>
          <w:tcPr>
            <w:tcW w:w="2340" w:type="dxa"/>
          </w:tcPr>
          <w:p w14:paraId="643A5027" w14:textId="77777777" w:rsidR="00460648" w:rsidRDefault="00460648" w:rsidP="00460648">
            <w:pPr>
              <w:jc w:val="center"/>
            </w:pPr>
            <w:r>
              <w:t>180</w:t>
            </w:r>
            <w:r w:rsidR="00751971">
              <w:t xml:space="preserve"> vehicles</w:t>
            </w:r>
          </w:p>
        </w:tc>
        <w:tc>
          <w:tcPr>
            <w:tcW w:w="2340" w:type="dxa"/>
          </w:tcPr>
          <w:p w14:paraId="2C21E526" w14:textId="77777777" w:rsidR="00460648" w:rsidRDefault="00460648" w:rsidP="00460648">
            <w:pPr>
              <w:jc w:val="center"/>
            </w:pPr>
            <w:r>
              <w:t>$20.00</w:t>
            </w:r>
          </w:p>
        </w:tc>
        <w:tc>
          <w:tcPr>
            <w:tcW w:w="2340" w:type="dxa"/>
          </w:tcPr>
          <w:p w14:paraId="2B60BBBF" w14:textId="77777777" w:rsidR="00460648" w:rsidRPr="00BB4D1E" w:rsidRDefault="00460648" w:rsidP="00460648">
            <w:pPr>
              <w:jc w:val="center"/>
            </w:pPr>
            <w:r w:rsidRPr="00BB4D1E">
              <w:t>$3,600.00</w:t>
            </w:r>
          </w:p>
        </w:tc>
      </w:tr>
      <w:tr w:rsidR="00460648" w14:paraId="3A4B8282" w14:textId="77777777" w:rsidTr="00697E03">
        <w:tc>
          <w:tcPr>
            <w:tcW w:w="2340" w:type="dxa"/>
          </w:tcPr>
          <w:p w14:paraId="1CDC84BD" w14:textId="77777777" w:rsidR="00460648" w:rsidRPr="00460648" w:rsidRDefault="00460648" w:rsidP="00460648">
            <w:pPr>
              <w:rPr>
                <w:b/>
              </w:rPr>
            </w:pPr>
            <w:r w:rsidRPr="00460648">
              <w:rPr>
                <w:b/>
              </w:rPr>
              <w:t>Installation Cost</w:t>
            </w:r>
          </w:p>
        </w:tc>
        <w:tc>
          <w:tcPr>
            <w:tcW w:w="2340" w:type="dxa"/>
          </w:tcPr>
          <w:p w14:paraId="52DD1064" w14:textId="77777777" w:rsidR="00460648" w:rsidRDefault="00460648" w:rsidP="00460648">
            <w:pPr>
              <w:jc w:val="center"/>
            </w:pPr>
            <w:r>
              <w:t>500</w:t>
            </w:r>
            <w:r w:rsidR="00751971">
              <w:t xml:space="preserve"> vehicles</w:t>
            </w:r>
          </w:p>
        </w:tc>
        <w:tc>
          <w:tcPr>
            <w:tcW w:w="2340" w:type="dxa"/>
          </w:tcPr>
          <w:p w14:paraId="05CA9BFB" w14:textId="77777777" w:rsidR="00460648" w:rsidRDefault="00460648" w:rsidP="00460648">
            <w:pPr>
              <w:jc w:val="center"/>
            </w:pPr>
            <w:r>
              <w:t>$65.00</w:t>
            </w:r>
          </w:p>
        </w:tc>
        <w:tc>
          <w:tcPr>
            <w:tcW w:w="2340" w:type="dxa"/>
          </w:tcPr>
          <w:p w14:paraId="48CEA2E2" w14:textId="77777777" w:rsidR="00460648" w:rsidRPr="00BB4D1E" w:rsidRDefault="00460648" w:rsidP="00460648">
            <w:pPr>
              <w:jc w:val="center"/>
            </w:pPr>
            <w:r w:rsidRPr="00BB4D1E">
              <w:t>$32,500.00</w:t>
            </w:r>
          </w:p>
        </w:tc>
      </w:tr>
      <w:tr w:rsidR="00460648" w14:paraId="6349A06E" w14:textId="77777777" w:rsidTr="00697E03">
        <w:tc>
          <w:tcPr>
            <w:tcW w:w="2340" w:type="dxa"/>
          </w:tcPr>
          <w:p w14:paraId="7DDA76DC" w14:textId="77777777" w:rsidR="00460648" w:rsidRPr="00460648" w:rsidRDefault="00460648" w:rsidP="00460648">
            <w:pPr>
              <w:rPr>
                <w:b/>
              </w:rPr>
            </w:pPr>
            <w:r>
              <w:rPr>
                <w:b/>
              </w:rPr>
              <w:t>Training</w:t>
            </w:r>
          </w:p>
        </w:tc>
        <w:tc>
          <w:tcPr>
            <w:tcW w:w="2340" w:type="dxa"/>
          </w:tcPr>
          <w:p w14:paraId="410EDA9F" w14:textId="77777777" w:rsidR="00460648" w:rsidRDefault="00460648" w:rsidP="00460648">
            <w:pPr>
              <w:jc w:val="center"/>
            </w:pPr>
            <w:r>
              <w:t>1</w:t>
            </w:r>
            <w:r w:rsidR="00751971">
              <w:t xml:space="preserve"> day</w:t>
            </w:r>
          </w:p>
        </w:tc>
        <w:tc>
          <w:tcPr>
            <w:tcW w:w="2340" w:type="dxa"/>
          </w:tcPr>
          <w:p w14:paraId="71E5D39C" w14:textId="77777777" w:rsidR="00460648" w:rsidRDefault="00460648" w:rsidP="00460648">
            <w:pPr>
              <w:jc w:val="center"/>
            </w:pPr>
            <w:r>
              <w:t>$150.00</w:t>
            </w:r>
          </w:p>
        </w:tc>
        <w:tc>
          <w:tcPr>
            <w:tcW w:w="2340" w:type="dxa"/>
          </w:tcPr>
          <w:p w14:paraId="18F3FD50" w14:textId="77777777" w:rsidR="00460648" w:rsidRDefault="00460648" w:rsidP="00460648">
            <w:pPr>
              <w:jc w:val="center"/>
            </w:pPr>
            <w:r w:rsidRPr="00BB4D1E">
              <w:t>$150.00</w:t>
            </w:r>
          </w:p>
        </w:tc>
      </w:tr>
      <w:tr w:rsidR="00460648" w:rsidRPr="00751971" w14:paraId="7ABBDDF2" w14:textId="77777777" w:rsidTr="002565D3">
        <w:tc>
          <w:tcPr>
            <w:tcW w:w="7020" w:type="dxa"/>
            <w:gridSpan w:val="3"/>
          </w:tcPr>
          <w:p w14:paraId="1A9C88E9" w14:textId="77777777" w:rsidR="00460648" w:rsidRPr="00751971" w:rsidRDefault="00751971" w:rsidP="00460648">
            <w:pPr>
              <w:jc w:val="right"/>
              <w:rPr>
                <w:b/>
              </w:rPr>
            </w:pPr>
            <w:r w:rsidRPr="00751971">
              <w:rPr>
                <w:b/>
              </w:rPr>
              <w:t xml:space="preserve">Sum of Hardware, </w:t>
            </w:r>
            <w:r w:rsidR="00460648" w:rsidRPr="00751971">
              <w:rPr>
                <w:b/>
              </w:rPr>
              <w:t>Installation</w:t>
            </w:r>
            <w:r w:rsidRPr="00751971">
              <w:rPr>
                <w:b/>
              </w:rPr>
              <w:t>, and Training</w:t>
            </w:r>
          </w:p>
        </w:tc>
        <w:tc>
          <w:tcPr>
            <w:tcW w:w="2340" w:type="dxa"/>
          </w:tcPr>
          <w:p w14:paraId="023D0A2C" w14:textId="77777777" w:rsidR="00460648" w:rsidRPr="00751971" w:rsidRDefault="00460648" w:rsidP="00460648">
            <w:pPr>
              <w:jc w:val="center"/>
              <w:rPr>
                <w:b/>
              </w:rPr>
            </w:pPr>
            <w:r w:rsidRPr="00751971">
              <w:rPr>
                <w:b/>
              </w:rPr>
              <w:t>$96,475.00</w:t>
            </w:r>
          </w:p>
        </w:tc>
      </w:tr>
    </w:tbl>
    <w:p w14:paraId="143E9451" w14:textId="77777777" w:rsidR="0060057F" w:rsidRDefault="0060057F" w:rsidP="0060057F">
      <w:pPr>
        <w:pStyle w:val="Heading2"/>
      </w:pPr>
      <w:bookmarkStart w:id="72" w:name="_Toc513817699"/>
      <w:r w:rsidRPr="0060057F">
        <w:t xml:space="preserve">Costs for </w:t>
      </w:r>
      <w:r w:rsidR="00195684">
        <w:t>O</w:t>
      </w:r>
      <w:r w:rsidR="00195684" w:rsidRPr="0060057F">
        <w:t xml:space="preserve">perations </w:t>
      </w:r>
      <w:r w:rsidRPr="0060057F">
        <w:t xml:space="preserve">and </w:t>
      </w:r>
      <w:r w:rsidR="00195684">
        <w:t>M</w:t>
      </w:r>
      <w:r w:rsidR="00195684" w:rsidRPr="0060057F">
        <w:t>aintenance</w:t>
      </w:r>
      <w:bookmarkEnd w:id="72"/>
    </w:p>
    <w:p w14:paraId="3FCC9429" w14:textId="77777777" w:rsidR="005A036B" w:rsidRDefault="00A2363F" w:rsidP="005A036B">
      <w:r>
        <w:t xml:space="preserve">The monthly cellular service costs for the various vehicle types are presented in the table below.  Note that the prices below were </w:t>
      </w:r>
      <w:r w:rsidR="00644CC6">
        <w:t>also</w:t>
      </w:r>
      <w:r>
        <w:t xml:space="preserve"> drawn from the pre-existing contract through the Western States Contracting Alliance (WSCA) entered into by Verizon.  </w:t>
      </w:r>
      <w:r w:rsidR="00751971">
        <w:tab/>
      </w:r>
    </w:p>
    <w:p w14:paraId="265CAD3B" w14:textId="77777777" w:rsidR="00751971" w:rsidRDefault="00751971" w:rsidP="005A036B"/>
    <w:p w14:paraId="4C6E7D16" w14:textId="4D8C31C5" w:rsidR="00A2363F" w:rsidRDefault="00D33720" w:rsidP="00521465">
      <w:pPr>
        <w:pStyle w:val="Caption"/>
      </w:pPr>
      <w:bookmarkStart w:id="73" w:name="_Toc508788516"/>
      <w:r>
        <w:t xml:space="preserve">Table </w:t>
      </w:r>
      <w:r>
        <w:fldChar w:fldCharType="begin"/>
      </w:r>
      <w:r>
        <w:instrText xml:space="preserve"> SEQ Table \* ARABIC </w:instrText>
      </w:r>
      <w:r>
        <w:fldChar w:fldCharType="separate"/>
      </w:r>
      <w:r w:rsidR="00CA2F39">
        <w:rPr>
          <w:noProof/>
        </w:rPr>
        <w:t>3</w:t>
      </w:r>
      <w:r>
        <w:fldChar w:fldCharType="end"/>
      </w:r>
      <w:r w:rsidR="00E32297">
        <w:t>.</w:t>
      </w:r>
      <w:r>
        <w:t xml:space="preserve"> Monthly Service Charges for First Year of System Operations</w:t>
      </w:r>
      <w:bookmarkEnd w:id="73"/>
    </w:p>
    <w:tbl>
      <w:tblPr>
        <w:tblStyle w:val="AECOMtable"/>
        <w:tblW w:w="0" w:type="auto"/>
        <w:tblLook w:val="04A0" w:firstRow="1" w:lastRow="0" w:firstColumn="1" w:lastColumn="0" w:noHBand="0" w:noVBand="1"/>
      </w:tblPr>
      <w:tblGrid>
        <w:gridCol w:w="2340"/>
        <w:gridCol w:w="2340"/>
        <w:gridCol w:w="2340"/>
        <w:gridCol w:w="2340"/>
      </w:tblGrid>
      <w:tr w:rsidR="00751971" w14:paraId="48836047" w14:textId="77777777" w:rsidTr="002565D3">
        <w:trPr>
          <w:cnfStyle w:val="100000000000" w:firstRow="1" w:lastRow="0" w:firstColumn="0" w:lastColumn="0" w:oddVBand="0" w:evenVBand="0" w:oddHBand="0" w:evenHBand="0" w:firstRowFirstColumn="0" w:firstRowLastColumn="0" w:lastRowFirstColumn="0" w:lastRowLastColumn="0"/>
        </w:trPr>
        <w:tc>
          <w:tcPr>
            <w:tcW w:w="2340" w:type="dxa"/>
          </w:tcPr>
          <w:p w14:paraId="45C187DD" w14:textId="77777777" w:rsidR="00751971" w:rsidRDefault="00751971" w:rsidP="002565D3">
            <w:r>
              <w:t>Items</w:t>
            </w:r>
          </w:p>
        </w:tc>
        <w:tc>
          <w:tcPr>
            <w:tcW w:w="2340" w:type="dxa"/>
          </w:tcPr>
          <w:p w14:paraId="2C85FF14" w14:textId="77777777" w:rsidR="00751971" w:rsidRDefault="00751971" w:rsidP="002565D3">
            <w:pPr>
              <w:jc w:val="center"/>
            </w:pPr>
            <w:r>
              <w:t>Quantity</w:t>
            </w:r>
          </w:p>
        </w:tc>
        <w:tc>
          <w:tcPr>
            <w:tcW w:w="2340" w:type="dxa"/>
          </w:tcPr>
          <w:p w14:paraId="2B977B48" w14:textId="77777777" w:rsidR="00751971" w:rsidRDefault="00751971" w:rsidP="002565D3">
            <w:pPr>
              <w:jc w:val="center"/>
            </w:pPr>
            <w:r>
              <w:t>Unit Cost</w:t>
            </w:r>
          </w:p>
        </w:tc>
        <w:tc>
          <w:tcPr>
            <w:tcW w:w="2340" w:type="dxa"/>
          </w:tcPr>
          <w:p w14:paraId="6D614AE7" w14:textId="77777777" w:rsidR="00751971" w:rsidRDefault="00751971" w:rsidP="002565D3">
            <w:pPr>
              <w:jc w:val="center"/>
            </w:pPr>
            <w:r>
              <w:t>Total Cost</w:t>
            </w:r>
          </w:p>
        </w:tc>
      </w:tr>
      <w:tr w:rsidR="00751971" w14:paraId="3D4EA4EF" w14:textId="77777777" w:rsidTr="002565D3">
        <w:tc>
          <w:tcPr>
            <w:tcW w:w="2340" w:type="dxa"/>
          </w:tcPr>
          <w:p w14:paraId="73114E0B" w14:textId="77777777" w:rsidR="00751971" w:rsidRDefault="00751971" w:rsidP="002565D3">
            <w:pPr>
              <w:rPr>
                <w:b/>
              </w:rPr>
            </w:pPr>
            <w:r>
              <w:rPr>
                <w:b/>
              </w:rPr>
              <w:t>Service Charges</w:t>
            </w:r>
          </w:p>
        </w:tc>
        <w:tc>
          <w:tcPr>
            <w:tcW w:w="2340" w:type="dxa"/>
          </w:tcPr>
          <w:p w14:paraId="79EBFC6C" w14:textId="77777777" w:rsidR="00751971" w:rsidRDefault="00751971" w:rsidP="002565D3">
            <w:pPr>
              <w:jc w:val="right"/>
              <w:rPr>
                <w:b/>
              </w:rPr>
            </w:pPr>
          </w:p>
        </w:tc>
        <w:tc>
          <w:tcPr>
            <w:tcW w:w="2340" w:type="dxa"/>
          </w:tcPr>
          <w:p w14:paraId="6D3FA1F5" w14:textId="77777777" w:rsidR="00751971" w:rsidRDefault="00751971" w:rsidP="002565D3">
            <w:pPr>
              <w:jc w:val="right"/>
              <w:rPr>
                <w:b/>
              </w:rPr>
            </w:pPr>
          </w:p>
        </w:tc>
        <w:tc>
          <w:tcPr>
            <w:tcW w:w="2340" w:type="dxa"/>
          </w:tcPr>
          <w:p w14:paraId="3D353568" w14:textId="77777777" w:rsidR="00751971" w:rsidRPr="00460648" w:rsidRDefault="00751971" w:rsidP="002565D3">
            <w:pPr>
              <w:jc w:val="center"/>
              <w:rPr>
                <w:b/>
              </w:rPr>
            </w:pPr>
          </w:p>
        </w:tc>
      </w:tr>
      <w:tr w:rsidR="00751971" w14:paraId="35AB76CD" w14:textId="77777777" w:rsidTr="002565D3">
        <w:tc>
          <w:tcPr>
            <w:tcW w:w="2340" w:type="dxa"/>
          </w:tcPr>
          <w:p w14:paraId="0D1A299D" w14:textId="77777777" w:rsidR="00751971" w:rsidRDefault="00751971" w:rsidP="002565D3">
            <w:pPr>
              <w:jc w:val="right"/>
            </w:pPr>
            <w:r>
              <w:t>GPS only</w:t>
            </w:r>
          </w:p>
        </w:tc>
        <w:tc>
          <w:tcPr>
            <w:tcW w:w="2340" w:type="dxa"/>
          </w:tcPr>
          <w:p w14:paraId="3FBB15C5" w14:textId="77777777" w:rsidR="00751971" w:rsidRDefault="00751971" w:rsidP="002565D3">
            <w:pPr>
              <w:jc w:val="center"/>
            </w:pPr>
            <w:r>
              <w:t>191 vehicles</w:t>
            </w:r>
          </w:p>
        </w:tc>
        <w:tc>
          <w:tcPr>
            <w:tcW w:w="2340" w:type="dxa"/>
          </w:tcPr>
          <w:p w14:paraId="073F0714" w14:textId="77777777" w:rsidR="00751971" w:rsidRDefault="00751971" w:rsidP="002565D3">
            <w:pPr>
              <w:jc w:val="center"/>
            </w:pPr>
            <w:r>
              <w:t>$18.95 / month</w:t>
            </w:r>
          </w:p>
        </w:tc>
        <w:tc>
          <w:tcPr>
            <w:tcW w:w="2340" w:type="dxa"/>
          </w:tcPr>
          <w:p w14:paraId="17FF3BF2" w14:textId="77777777" w:rsidR="00751971" w:rsidRPr="00460648" w:rsidRDefault="00751971" w:rsidP="002565D3">
            <w:pPr>
              <w:jc w:val="center"/>
            </w:pPr>
            <w:r w:rsidRPr="00460648">
              <w:t xml:space="preserve">$43,433.40 </w:t>
            </w:r>
            <w:r>
              <w:t>/ year</w:t>
            </w:r>
          </w:p>
        </w:tc>
      </w:tr>
      <w:tr w:rsidR="00751971" w14:paraId="57AE6C18" w14:textId="77777777" w:rsidTr="002565D3">
        <w:tc>
          <w:tcPr>
            <w:tcW w:w="2340" w:type="dxa"/>
          </w:tcPr>
          <w:p w14:paraId="0DF95FAE" w14:textId="77777777" w:rsidR="00751971" w:rsidRDefault="00751971" w:rsidP="002565D3">
            <w:pPr>
              <w:jc w:val="right"/>
            </w:pPr>
            <w:r>
              <w:t>Diagnostics and GPS</w:t>
            </w:r>
          </w:p>
        </w:tc>
        <w:tc>
          <w:tcPr>
            <w:tcW w:w="2340" w:type="dxa"/>
          </w:tcPr>
          <w:p w14:paraId="32D85B72" w14:textId="77777777" w:rsidR="00751971" w:rsidRDefault="00751971" w:rsidP="002565D3">
            <w:pPr>
              <w:jc w:val="center"/>
            </w:pPr>
            <w:r>
              <w:t>309 vehicles</w:t>
            </w:r>
          </w:p>
        </w:tc>
        <w:tc>
          <w:tcPr>
            <w:tcW w:w="2340" w:type="dxa"/>
          </w:tcPr>
          <w:p w14:paraId="3138F7F6" w14:textId="77777777" w:rsidR="00751971" w:rsidRDefault="00751971" w:rsidP="002565D3">
            <w:pPr>
              <w:jc w:val="center"/>
            </w:pPr>
            <w:r>
              <w:t>$19.95 / month</w:t>
            </w:r>
          </w:p>
        </w:tc>
        <w:tc>
          <w:tcPr>
            <w:tcW w:w="2340" w:type="dxa"/>
          </w:tcPr>
          <w:p w14:paraId="718D6025" w14:textId="77777777" w:rsidR="00751971" w:rsidRPr="00460648" w:rsidRDefault="00751971" w:rsidP="002565D3">
            <w:pPr>
              <w:jc w:val="center"/>
              <w:rPr>
                <w:b/>
              </w:rPr>
            </w:pPr>
            <w:r w:rsidRPr="00460648">
              <w:t>$</w:t>
            </w:r>
            <w:r>
              <w:t>73</w:t>
            </w:r>
            <w:r w:rsidRPr="00460648">
              <w:t>,</w:t>
            </w:r>
            <w:r>
              <w:t>974</w:t>
            </w:r>
            <w:r w:rsidRPr="00460648">
              <w:t>.</w:t>
            </w:r>
            <w:r>
              <w:t>6</w:t>
            </w:r>
            <w:r w:rsidRPr="00460648">
              <w:t xml:space="preserve">0 </w:t>
            </w:r>
            <w:r>
              <w:t>/ year</w:t>
            </w:r>
          </w:p>
        </w:tc>
      </w:tr>
      <w:tr w:rsidR="00751971" w14:paraId="47BD88EE" w14:textId="77777777" w:rsidTr="002565D3">
        <w:tc>
          <w:tcPr>
            <w:tcW w:w="7020" w:type="dxa"/>
            <w:gridSpan w:val="3"/>
          </w:tcPr>
          <w:p w14:paraId="5975A9E9" w14:textId="77777777" w:rsidR="00751971" w:rsidRDefault="00751971" w:rsidP="002565D3">
            <w:pPr>
              <w:jc w:val="right"/>
              <w:rPr>
                <w:b/>
              </w:rPr>
            </w:pPr>
            <w:r>
              <w:rPr>
                <w:b/>
              </w:rPr>
              <w:t>Sum of Monthly Service Charges for One Year</w:t>
            </w:r>
          </w:p>
        </w:tc>
        <w:tc>
          <w:tcPr>
            <w:tcW w:w="2340" w:type="dxa"/>
          </w:tcPr>
          <w:p w14:paraId="12043DA4" w14:textId="77777777" w:rsidR="00751971" w:rsidRPr="00460648" w:rsidRDefault="00751971" w:rsidP="002565D3">
            <w:pPr>
              <w:jc w:val="center"/>
              <w:rPr>
                <w:b/>
              </w:rPr>
            </w:pPr>
            <w:r>
              <w:rPr>
                <w:b/>
              </w:rPr>
              <w:t>$117,408.00</w:t>
            </w:r>
          </w:p>
        </w:tc>
      </w:tr>
    </w:tbl>
    <w:p w14:paraId="4D3AEFD2" w14:textId="77777777" w:rsidR="00A2363F" w:rsidRDefault="00A2363F" w:rsidP="005A036B"/>
    <w:p w14:paraId="690F3190" w14:textId="77777777" w:rsidR="00D33720" w:rsidRDefault="00A2363F" w:rsidP="005A036B">
      <w:r>
        <w:t xml:space="preserve">In addition to the </w:t>
      </w:r>
      <w:r w:rsidR="00A718B6">
        <w:t>AVL/GPS</w:t>
      </w:r>
      <w:r>
        <w:t xml:space="preserve"> system costs, UDOT also budgeted for the internal development required to pull AVL system from Verizon servers and present vehicle locations on the UDOT traffic information page for both PC and mobile devices.</w:t>
      </w:r>
      <w:r w:rsidR="00195684">
        <w:t xml:space="preserve">  </w:t>
      </w:r>
      <w:r w:rsidR="00D33720">
        <w:t xml:space="preserve">The estimated development </w:t>
      </w:r>
      <w:r w:rsidR="00195684">
        <w:t xml:space="preserve">time for the traffic information web page and mobile application was </w:t>
      </w:r>
      <w:r w:rsidR="00D33720">
        <w:t xml:space="preserve">approximately 10 weeks </w:t>
      </w:r>
      <w:r w:rsidR="00195684">
        <w:t>with an</w:t>
      </w:r>
      <w:r w:rsidR="00D33720">
        <w:t xml:space="preserve"> estimated cost of $55,362.00.</w:t>
      </w:r>
    </w:p>
    <w:p w14:paraId="06ED5F32" w14:textId="77777777" w:rsidR="0060057F" w:rsidRDefault="00195684" w:rsidP="0060057F">
      <w:pPr>
        <w:pStyle w:val="Heading2"/>
      </w:pPr>
      <w:bookmarkStart w:id="74" w:name="_Toc513817700"/>
      <w:r>
        <w:t>B</w:t>
      </w:r>
      <w:r w:rsidR="0060057F" w:rsidRPr="0060057F">
        <w:t>enefits</w:t>
      </w:r>
      <w:bookmarkEnd w:id="74"/>
    </w:p>
    <w:p w14:paraId="5B69BAA2" w14:textId="74041DEF" w:rsidR="00B4339B" w:rsidRDefault="00A32F3A" w:rsidP="003044DC">
      <w:pPr>
        <w:tabs>
          <w:tab w:val="clear" w:pos="284"/>
        </w:tabs>
        <w:spacing w:line="240" w:lineRule="auto"/>
      </w:pPr>
      <w:r>
        <w:t xml:space="preserve">UDOT staff provided many of the </w:t>
      </w:r>
      <w:r w:rsidR="003044DC">
        <w:t>k</w:t>
      </w:r>
      <w:r w:rsidR="00B4339B">
        <w:t xml:space="preserve">ey benefits </w:t>
      </w:r>
      <w:r>
        <w:t>through the interviews conducted in November 2017.  These benefits are summarized below</w:t>
      </w:r>
      <w:r w:rsidR="0019681D">
        <w:t>.</w:t>
      </w:r>
    </w:p>
    <w:p w14:paraId="0229BEE8" w14:textId="77777777" w:rsidR="003044DC" w:rsidRDefault="003044DC" w:rsidP="003044DC">
      <w:pPr>
        <w:tabs>
          <w:tab w:val="clear" w:pos="284"/>
        </w:tabs>
        <w:spacing w:line="240" w:lineRule="auto"/>
      </w:pPr>
    </w:p>
    <w:p w14:paraId="168D8CE5" w14:textId="77777777" w:rsidR="00B4339B" w:rsidRDefault="00B4339B" w:rsidP="003044DC">
      <w:pPr>
        <w:pStyle w:val="ListBullet"/>
      </w:pPr>
      <w:r>
        <w:t>Ability to provide records of plow locations and activities, which h</w:t>
      </w:r>
      <w:r w:rsidR="003044DC">
        <w:t>elp achieve public transparency</w:t>
      </w:r>
      <w:r w:rsidR="00C95924">
        <w:t>.</w:t>
      </w:r>
    </w:p>
    <w:p w14:paraId="4F62F307" w14:textId="77777777" w:rsidR="00D22629" w:rsidRDefault="00D22629" w:rsidP="00D22629">
      <w:pPr>
        <w:pStyle w:val="ListBullet2"/>
      </w:pPr>
      <w:r>
        <w:t>Achieved through sharing of Verizon API with UDOT for reporting of vehicle locations</w:t>
      </w:r>
      <w:r w:rsidR="00C95924">
        <w:t>.</w:t>
      </w:r>
    </w:p>
    <w:p w14:paraId="2212291D" w14:textId="77777777" w:rsidR="00B4339B" w:rsidRDefault="00B4339B" w:rsidP="003044DC">
      <w:pPr>
        <w:pStyle w:val="ListBullet"/>
      </w:pPr>
      <w:r>
        <w:lastRenderedPageBreak/>
        <w:t>AVL data helps address liability issues and resolve tort claims.</w:t>
      </w:r>
    </w:p>
    <w:p w14:paraId="2DC001A5" w14:textId="77777777" w:rsidR="00D22629" w:rsidRDefault="00D22629" w:rsidP="00D22629">
      <w:pPr>
        <w:pStyle w:val="ListBullet2"/>
      </w:pPr>
      <w:r>
        <w:t xml:space="preserve">“Bread crumb” trail reports help address public complaints about the lack of snow clearance on specific roads or reported damage to parked vehicles by snow plows.  </w:t>
      </w:r>
    </w:p>
    <w:p w14:paraId="3A0BF50D" w14:textId="77777777" w:rsidR="00B4339B" w:rsidRDefault="00B4339B" w:rsidP="003044DC">
      <w:pPr>
        <w:pStyle w:val="ListBullet"/>
      </w:pPr>
      <w:r>
        <w:t>AVL data provides assistance in route planning and prevents gaps in plowing routes.</w:t>
      </w:r>
    </w:p>
    <w:p w14:paraId="77C4D2F4" w14:textId="77777777" w:rsidR="00D22629" w:rsidRDefault="00D22629" w:rsidP="00D22629">
      <w:pPr>
        <w:pStyle w:val="ListBullet2"/>
      </w:pPr>
      <w:r>
        <w:t xml:space="preserve">Verizon software package used by </w:t>
      </w:r>
      <w:r w:rsidR="00273EC7">
        <w:t xml:space="preserve">District Engineers </w:t>
      </w:r>
      <w:r>
        <w:t>/ Area Supervisors for monitoring locations of snow plow equipment during winter storm events</w:t>
      </w:r>
      <w:r w:rsidR="00C95924">
        <w:t>.</w:t>
      </w:r>
    </w:p>
    <w:p w14:paraId="54DDD5AC" w14:textId="77777777" w:rsidR="00C95924" w:rsidRDefault="00C95924" w:rsidP="00C95924">
      <w:pPr>
        <w:pStyle w:val="ListBullet2"/>
      </w:pPr>
      <w:r>
        <w:t>T</w:t>
      </w:r>
      <w:r w:rsidRPr="00C95924">
        <w:t>he system allows for more efficient resource sharing and relocation to fight major (particularly localized) storms.</w:t>
      </w:r>
    </w:p>
    <w:p w14:paraId="5D5B0B36" w14:textId="77777777" w:rsidR="00B4339B" w:rsidRDefault="00B4339B" w:rsidP="003044DC">
      <w:pPr>
        <w:pStyle w:val="ListBullet"/>
      </w:pPr>
      <w:r>
        <w:t>AVL data with RWIS data provides real-time road conditions information</w:t>
      </w:r>
      <w:r w:rsidR="00195684">
        <w:t>.  Data are integrated in UDOT’s Snow and Ice Performance Dashboard</w:t>
      </w:r>
      <w:r>
        <w:t>.</w:t>
      </w:r>
    </w:p>
    <w:p w14:paraId="08CA0DC2" w14:textId="77777777" w:rsidR="00B4339B" w:rsidRDefault="00B4339B" w:rsidP="003044DC">
      <w:pPr>
        <w:pStyle w:val="ListBullet"/>
      </w:pPr>
      <w:r>
        <w:t>The system facilitates better resource sharing and cross-regional coordination.</w:t>
      </w:r>
    </w:p>
    <w:p w14:paraId="4A7E779C" w14:textId="77777777" w:rsidR="00D22629" w:rsidRDefault="00273EC7" w:rsidP="00D22629">
      <w:pPr>
        <w:pStyle w:val="ListBullet2"/>
      </w:pPr>
      <w:r>
        <w:t xml:space="preserve">District Engineers </w:t>
      </w:r>
      <w:r w:rsidR="00D22629">
        <w:t>/ Area Supervisors are able to request assistance from neighboring areas in the event of large storms impacting only a certain portion of the state</w:t>
      </w:r>
      <w:r w:rsidR="00C95924">
        <w:t>.</w:t>
      </w:r>
    </w:p>
    <w:p w14:paraId="70BF74FC" w14:textId="77777777" w:rsidR="00B4339B" w:rsidRDefault="00B4339B" w:rsidP="003044DC">
      <w:pPr>
        <w:pStyle w:val="ListBullet"/>
      </w:pPr>
      <w:r>
        <w:t>AVL data supports performance management. AVL data enables UDOT to make performance measures available to the public, which in turn promotes public trust.</w:t>
      </w:r>
    </w:p>
    <w:p w14:paraId="7BF7D52A" w14:textId="77777777" w:rsidR="00D22629" w:rsidRDefault="00D22629" w:rsidP="00D22629">
      <w:pPr>
        <w:pStyle w:val="ListBullet2"/>
      </w:pPr>
      <w:r>
        <w:t>UDOT GIS staff support the use of the AVL system and data through development of snow plow vehicle sharing information on public-facing webpages, as well as internal UDOT dashboard for monitoring overall storm response.</w:t>
      </w:r>
    </w:p>
    <w:p w14:paraId="6DB9A291" w14:textId="1E478E63" w:rsidR="00195684" w:rsidRDefault="00195684" w:rsidP="00521465">
      <w:pPr>
        <w:pStyle w:val="ListBullet"/>
      </w:pPr>
      <w:r>
        <w:t>Vehicle diagnostics have helped UDOT mechanics optimizing their time by allowing for remote access of truck error codes to perform a preliminary diagnostic on mechanical issues.</w:t>
      </w:r>
    </w:p>
    <w:p w14:paraId="059E8DB0" w14:textId="77777777" w:rsidR="00B4339B" w:rsidRDefault="00B4339B" w:rsidP="00A4524E">
      <w:pPr>
        <w:pStyle w:val="ListBullet"/>
        <w:numPr>
          <w:ilvl w:val="0"/>
          <w:numId w:val="0"/>
        </w:numPr>
        <w:spacing w:after="0" w:line="240" w:lineRule="auto"/>
        <w:ind w:left="360" w:hanging="360"/>
      </w:pPr>
    </w:p>
    <w:p w14:paraId="2EAE59E7" w14:textId="77777777" w:rsidR="0060057F" w:rsidRPr="00D11DC5" w:rsidRDefault="0060057F" w:rsidP="00A4524E">
      <w:pPr>
        <w:pStyle w:val="BodyText"/>
        <w:spacing w:after="0"/>
      </w:pPr>
    </w:p>
    <w:p w14:paraId="71BBB8E6" w14:textId="77777777" w:rsidR="00C367DE" w:rsidRDefault="00C367DE" w:rsidP="00C367DE">
      <w:pPr>
        <w:pStyle w:val="Heading1"/>
      </w:pPr>
      <w:bookmarkStart w:id="75" w:name="_Toc513817701"/>
      <w:r>
        <w:t>System Issues and Challenges</w:t>
      </w:r>
      <w:bookmarkEnd w:id="75"/>
    </w:p>
    <w:p w14:paraId="49B1426B" w14:textId="77777777" w:rsidR="00C367DE" w:rsidRDefault="00C367DE" w:rsidP="00C367DE">
      <w:pPr>
        <w:pStyle w:val="Heading2"/>
      </w:pPr>
      <w:bookmarkStart w:id="76" w:name="_Toc507406194"/>
      <w:bookmarkStart w:id="77" w:name="_Toc513817702"/>
      <w:bookmarkEnd w:id="76"/>
      <w:r>
        <w:t>Institutional Issues</w:t>
      </w:r>
      <w:bookmarkEnd w:id="77"/>
    </w:p>
    <w:p w14:paraId="304DEE3F" w14:textId="77777777" w:rsidR="00786781" w:rsidRDefault="00786781" w:rsidP="00CB1BB2">
      <w:pPr>
        <w:pStyle w:val="BodyText"/>
      </w:pPr>
      <w:r>
        <w:t xml:space="preserve">UDOT noted the biggest barrier for their AVL implementation was funding.  </w:t>
      </w:r>
      <w:r w:rsidRPr="00786781">
        <w:t xml:space="preserve">Due to financial constraints, UDOT had to find a balance between </w:t>
      </w:r>
      <w:r>
        <w:t xml:space="preserve">basic </w:t>
      </w:r>
      <w:r w:rsidRPr="00786781">
        <w:t xml:space="preserve">plow location </w:t>
      </w:r>
      <w:r>
        <w:t>tracking</w:t>
      </w:r>
      <w:r w:rsidRPr="00786781">
        <w:t xml:space="preserve"> vs. </w:t>
      </w:r>
      <w:r>
        <w:t xml:space="preserve">more sophisticated features such as collecting </w:t>
      </w:r>
      <w:r w:rsidRPr="00786781">
        <w:t xml:space="preserve">material usage data. The need for public transparency on plow locations outweighed tracking of material usage </w:t>
      </w:r>
      <w:r>
        <w:t xml:space="preserve">and other features </w:t>
      </w:r>
      <w:r w:rsidRPr="00786781">
        <w:t>through AVL.</w:t>
      </w:r>
    </w:p>
    <w:p w14:paraId="38B9A587" w14:textId="3977C25C" w:rsidR="00CB1BB2" w:rsidRDefault="00CB1BB2" w:rsidP="00CB1BB2">
      <w:pPr>
        <w:pStyle w:val="BodyText"/>
      </w:pPr>
      <w:r>
        <w:t xml:space="preserve">The adoption of </w:t>
      </w:r>
      <w:r w:rsidR="00A718B6">
        <w:t>AVL/GPS</w:t>
      </w:r>
      <w:r>
        <w:t xml:space="preserve"> systems by state DOTs in recent years has generally caused “Big Brother” concerns from snow plow drivers about the use of the system by supervisors to </w:t>
      </w:r>
      <w:r w:rsidR="00BB18E1">
        <w:t>discipline drivers.  Concerns may be questions raised about a vehicle was stopped at a given location for an extended period of time or why it was not on an assigned route.</w:t>
      </w:r>
    </w:p>
    <w:p w14:paraId="45100030" w14:textId="2491101B" w:rsidR="00BB18E1" w:rsidRDefault="00BB18E1" w:rsidP="00CB1BB2">
      <w:pPr>
        <w:pStyle w:val="BodyText"/>
      </w:pPr>
      <w:r>
        <w:t xml:space="preserve">UDOT staff noted that these concerns have lessened over time as drivers realize that the system is not used in this manner by </w:t>
      </w:r>
      <w:r w:rsidR="00273EC7">
        <w:t xml:space="preserve">District Engineers </w:t>
      </w:r>
      <w:r>
        <w:t xml:space="preserve">or Area supervisors.  Drivers have found that the </w:t>
      </w:r>
      <w:r w:rsidR="00A718B6">
        <w:t>AVL/GPS</w:t>
      </w:r>
      <w:r>
        <w:t xml:space="preserve"> system has also been able to </w:t>
      </w:r>
      <w:r w:rsidRPr="00A51406">
        <w:t>exonerate</w:t>
      </w:r>
      <w:r>
        <w:t xml:space="preserve"> them from public complaints about potential damage they may have caused through the use of the “bread crumb” trail reporting feature that supervisors can use to confirm where UDOT snow plows were in relation to the public complaint.  </w:t>
      </w:r>
    </w:p>
    <w:p w14:paraId="11E40A9B" w14:textId="6C23A10A" w:rsidR="00CB1BB2" w:rsidRDefault="00BB18E1" w:rsidP="00CB1BB2">
      <w:pPr>
        <w:pStyle w:val="BodyText"/>
      </w:pPr>
      <w:r>
        <w:t xml:space="preserve">Although it was noted by UDOT staff that there are still </w:t>
      </w:r>
      <w:r w:rsidR="00D0111A">
        <w:t xml:space="preserve">“Big Brother” </w:t>
      </w:r>
      <w:r>
        <w:t>concerns</w:t>
      </w:r>
      <w:r w:rsidR="00D0111A">
        <w:t xml:space="preserve"> from drivers, it is anticipated these concerns will continue to lessen over time.  </w:t>
      </w:r>
    </w:p>
    <w:p w14:paraId="747795A0" w14:textId="77777777" w:rsidR="00CB1BB2" w:rsidRDefault="00CB1BB2" w:rsidP="00CB1BB2">
      <w:pPr>
        <w:pStyle w:val="BodyText"/>
      </w:pPr>
      <w:r>
        <w:t xml:space="preserve">Involvement from Districts and Regions is key to success. Exposing technology to people helps buy-in and implementation. UDOT worked with staff in each region to gain buy-in to the system. In addition to </w:t>
      </w:r>
      <w:r>
        <w:lastRenderedPageBreak/>
        <w:t>providing continued training, UDOT holds monthly meetings with District Engineers to identify and discuss innovations.</w:t>
      </w:r>
    </w:p>
    <w:p w14:paraId="2AB4199B" w14:textId="77777777" w:rsidR="00C367DE" w:rsidRDefault="00C367DE" w:rsidP="00C367DE">
      <w:pPr>
        <w:pStyle w:val="Heading2"/>
      </w:pPr>
      <w:bookmarkStart w:id="78" w:name="_Toc513817703"/>
      <w:r>
        <w:t>Technology Issues</w:t>
      </w:r>
      <w:bookmarkEnd w:id="78"/>
    </w:p>
    <w:p w14:paraId="5A471A29" w14:textId="77777777" w:rsidR="00C367DE" w:rsidRDefault="00BB18E1" w:rsidP="00C367DE">
      <w:r>
        <w:t xml:space="preserve">UDOT staff did not note any technological issues </w:t>
      </w:r>
      <w:r w:rsidR="00D0111A">
        <w:t xml:space="preserve">with the functionality of the </w:t>
      </w:r>
      <w:r w:rsidR="00A718B6">
        <w:t>AVL/GPS</w:t>
      </w:r>
      <w:r w:rsidR="00D0111A">
        <w:t xml:space="preserve"> system from the vendor of equipment, or with the installation of the equipment by vendor staff.  </w:t>
      </w:r>
    </w:p>
    <w:p w14:paraId="74C38257" w14:textId="77777777" w:rsidR="00C367DE" w:rsidRPr="003B18BF" w:rsidRDefault="00C367DE" w:rsidP="00C367DE">
      <w:pPr>
        <w:pStyle w:val="BodyText"/>
      </w:pPr>
    </w:p>
    <w:p w14:paraId="0B6C2F95" w14:textId="77777777" w:rsidR="00C367DE" w:rsidRDefault="00C367DE" w:rsidP="00C367DE">
      <w:pPr>
        <w:pStyle w:val="Heading2"/>
      </w:pPr>
      <w:bookmarkStart w:id="79" w:name="_Toc513817704"/>
      <w:r>
        <w:t>Procurement and Implementation Issues</w:t>
      </w:r>
      <w:bookmarkEnd w:id="79"/>
    </w:p>
    <w:p w14:paraId="506A10DD" w14:textId="77777777" w:rsidR="00F16B7F" w:rsidRDefault="00F16B7F" w:rsidP="00F16B7F">
      <w:pPr>
        <w:pStyle w:val="Heading3"/>
      </w:pPr>
      <w:bookmarkStart w:id="80" w:name="_Toc513817705"/>
      <w:r>
        <w:t>Procurement Issues</w:t>
      </w:r>
      <w:bookmarkEnd w:id="80"/>
    </w:p>
    <w:p w14:paraId="1015CECC" w14:textId="77777777" w:rsidR="00F16B7F" w:rsidRDefault="00D0111A" w:rsidP="00C367DE">
      <w:r>
        <w:t xml:space="preserve">UDOT staff did not report any procurement issues with the </w:t>
      </w:r>
      <w:r w:rsidR="00A718B6">
        <w:t>AVL/GPS</w:t>
      </w:r>
      <w:r>
        <w:t xml:space="preserve"> system.  The ability to leverage a pre-existing contract through WSCA as noted previously expedited the overall procurement process given that UDOT did not need to release a Request for Proposals (RFP) as they had initially planned in 2014.</w:t>
      </w:r>
    </w:p>
    <w:p w14:paraId="2FAB19CA" w14:textId="77777777" w:rsidR="00F16B7F" w:rsidRDefault="00F16B7F" w:rsidP="00F16B7F">
      <w:pPr>
        <w:pStyle w:val="Heading3"/>
      </w:pPr>
      <w:bookmarkStart w:id="81" w:name="_Toc513817706"/>
      <w:r>
        <w:t>Implementation Issues</w:t>
      </w:r>
      <w:bookmarkEnd w:id="81"/>
    </w:p>
    <w:p w14:paraId="52091E44" w14:textId="77777777" w:rsidR="004D58CA" w:rsidRDefault="00D0111A" w:rsidP="004D58CA">
      <w:pPr>
        <w:spacing w:line="240" w:lineRule="auto"/>
      </w:pPr>
      <w:r>
        <w:t xml:space="preserve">Installation of the system was smooth, and UDOT didn’t experience any issues. </w:t>
      </w:r>
      <w:bookmarkStart w:id="82" w:name="_Hlk506994543"/>
      <w:r w:rsidR="004D58CA">
        <w:t xml:space="preserve">Verizon staff performed the hardware installations on the vehicles during the initial demonstration </w:t>
      </w:r>
      <w:bookmarkStart w:id="83" w:name="_Hlk506994586"/>
      <w:bookmarkEnd w:id="82"/>
      <w:r w:rsidR="004D58CA">
        <w:t>and then utilized a team of subcontractors to complete installations in about 90% of all UDOT winter maintenance vehicles prior to the 2015-2016 winter season.  UDOT staff have since been trained to perform the installation of Verizon hardware on new winter maintenance vehicles.</w:t>
      </w:r>
    </w:p>
    <w:bookmarkEnd w:id="83"/>
    <w:p w14:paraId="42DB0646" w14:textId="77777777" w:rsidR="004D58CA" w:rsidRDefault="004D58CA" w:rsidP="00D0111A">
      <w:pPr>
        <w:spacing w:line="240" w:lineRule="auto"/>
      </w:pPr>
    </w:p>
    <w:p w14:paraId="678C70A9" w14:textId="77777777" w:rsidR="00D0111A" w:rsidRDefault="00D0111A" w:rsidP="00D0111A">
      <w:pPr>
        <w:spacing w:line="240" w:lineRule="auto"/>
      </w:pPr>
      <w:r>
        <w:t>Additional wires and customized installation, however, was required on older trucks that did not have ODB-II ports. UDOT didn’t experience any issues with maintenance of the system either.</w:t>
      </w:r>
      <w:r w:rsidR="004D58CA">
        <w:t xml:space="preserve">  </w:t>
      </w:r>
      <w:r>
        <w:t>UDOT noted some issues with other equipment on the snow plows:</w:t>
      </w:r>
    </w:p>
    <w:p w14:paraId="11CAFD4E" w14:textId="77777777" w:rsidR="004D58CA" w:rsidRDefault="004D58CA" w:rsidP="00D0111A">
      <w:pPr>
        <w:spacing w:line="240" w:lineRule="auto"/>
      </w:pPr>
    </w:p>
    <w:p w14:paraId="3364611E" w14:textId="77777777" w:rsidR="00D0111A" w:rsidRDefault="00D0111A" w:rsidP="00D0111A">
      <w:pPr>
        <w:pStyle w:val="ListBullet"/>
      </w:pPr>
      <w:r>
        <w:t xml:space="preserve">UDOT experienced issues with plow sensors and gate sensors due to rusty or loose connections of wires. </w:t>
      </w:r>
      <w:r w:rsidR="004D58CA">
        <w:t>However,</w:t>
      </w:r>
      <w:r>
        <w:t xml:space="preserve"> the sensors were very reliable with approximately 2 to 3 failures over more than 500 units over the past years.</w:t>
      </w:r>
    </w:p>
    <w:p w14:paraId="2CEE9630" w14:textId="16DBD4AD" w:rsidR="00D0111A" w:rsidRDefault="00D0111A" w:rsidP="00D0111A">
      <w:pPr>
        <w:pStyle w:val="ListBullet"/>
      </w:pPr>
      <w:r>
        <w:t xml:space="preserve">There were still gaps with cellular coverage. Verizon had the best coverage, but </w:t>
      </w:r>
      <w:r w:rsidR="004D58CA">
        <w:t xml:space="preserve">it was noted at about </w:t>
      </w:r>
      <w:r>
        <w:t>75% to</w:t>
      </w:r>
      <w:r w:rsidR="004D58CA">
        <w:t xml:space="preserve"> 80% of the state.  It is anticipated that coverage will expand over time to remaining gaps.</w:t>
      </w:r>
    </w:p>
    <w:p w14:paraId="5804848E" w14:textId="77777777" w:rsidR="00C367DE" w:rsidRDefault="00C367DE" w:rsidP="00C367DE">
      <w:pPr>
        <w:pStyle w:val="Heading2"/>
      </w:pPr>
      <w:bookmarkStart w:id="84" w:name="_Toc513817707"/>
      <w:r>
        <w:t>Operations and Maintenance Issues</w:t>
      </w:r>
      <w:bookmarkEnd w:id="84"/>
    </w:p>
    <w:p w14:paraId="405E229D" w14:textId="77777777" w:rsidR="00C367DE" w:rsidRDefault="004D58CA">
      <w:pPr>
        <w:tabs>
          <w:tab w:val="clear" w:pos="284"/>
        </w:tabs>
        <w:spacing w:line="240" w:lineRule="auto"/>
        <w:rPr>
          <w:rFonts w:asciiTheme="majorHAnsi" w:eastAsiaTheme="majorEastAsia" w:hAnsiTheme="majorHAnsi" w:cstheme="majorBidi"/>
          <w:b/>
          <w:bCs/>
          <w:color w:val="00B5E2" w:themeColor="accent1"/>
          <w:sz w:val="32"/>
          <w:szCs w:val="28"/>
        </w:rPr>
      </w:pPr>
      <w:r>
        <w:t xml:space="preserve">UDOT staff did not note any operations and maintenance issues with the overall system.  Vehicle hardware has been reliable in terms of its operation, and UDOT staff noted that Verizon has been responsive to questions regarding the use of NetworkFleet as a software package by UDOT </w:t>
      </w:r>
      <w:r w:rsidR="00273EC7">
        <w:t xml:space="preserve">District Engineers </w:t>
      </w:r>
      <w:r>
        <w:t xml:space="preserve">/ Area supervisors.  </w:t>
      </w:r>
      <w:r w:rsidR="00C367DE">
        <w:br w:type="page"/>
      </w:r>
    </w:p>
    <w:p w14:paraId="7662B181" w14:textId="77777777" w:rsidR="00C367DE" w:rsidRDefault="00C367DE" w:rsidP="00C367DE">
      <w:pPr>
        <w:pStyle w:val="Heading1"/>
      </w:pPr>
      <w:bookmarkStart w:id="85" w:name="_Toc513817708"/>
      <w:r>
        <w:lastRenderedPageBreak/>
        <w:t>Lessons Learned</w:t>
      </w:r>
      <w:bookmarkEnd w:id="85"/>
    </w:p>
    <w:p w14:paraId="4340A536" w14:textId="77777777" w:rsidR="00EF7736" w:rsidRDefault="00A77FF0" w:rsidP="00EF7736">
      <w:pPr>
        <w:pStyle w:val="BodyText"/>
      </w:pPr>
      <w:r>
        <w:t>The following l</w:t>
      </w:r>
      <w:r w:rsidR="00EF7736">
        <w:t xml:space="preserve">essons learned </w:t>
      </w:r>
      <w:r>
        <w:t>are offered based on</w:t>
      </w:r>
      <w:r w:rsidR="00EF7736">
        <w:t xml:space="preserve"> </w:t>
      </w:r>
      <w:r w:rsidR="00786781">
        <w:t>the</w:t>
      </w:r>
      <w:r w:rsidR="00EF7736">
        <w:t xml:space="preserve"> UDOT </w:t>
      </w:r>
      <w:r w:rsidR="00786781">
        <w:t>case study</w:t>
      </w:r>
      <w:r w:rsidR="00EF7736">
        <w:t>.</w:t>
      </w:r>
    </w:p>
    <w:p w14:paraId="220EF27E" w14:textId="77777777" w:rsidR="00293DB3" w:rsidRDefault="00293DB3" w:rsidP="00293DB3">
      <w:pPr>
        <w:pStyle w:val="ListBullet"/>
      </w:pPr>
      <w:r>
        <w:t>The ability to monitor winter maintenance vehicle locations enable</w:t>
      </w:r>
      <w:r w:rsidR="00A11D33">
        <w:t>s</w:t>
      </w:r>
      <w:r>
        <w:t xml:space="preserve"> </w:t>
      </w:r>
      <w:r w:rsidR="00A11D33">
        <w:t xml:space="preserve">improved resource </w:t>
      </w:r>
      <w:r>
        <w:t xml:space="preserve">sharing and </w:t>
      </w:r>
      <w:r w:rsidR="00A11D33">
        <w:t>allocation as well as cross-regional coordination</w:t>
      </w:r>
      <w:r>
        <w:t>.</w:t>
      </w:r>
    </w:p>
    <w:p w14:paraId="32799880" w14:textId="56DDF168" w:rsidR="00A11D33" w:rsidRDefault="00A11D33" w:rsidP="00A11D33">
      <w:pPr>
        <w:pStyle w:val="ListBullet"/>
      </w:pPr>
      <w:r>
        <w:t>AVL data supports winter maintenance performance monitoring and management.  Integrating AVL data with RWIS data and other real-time road conditions information helps better situational awareness and facilitates improved winter maintenance practices.  Coupled with UDOT cameras, real-time road conditions information help verify and confirm pavement conditions</w:t>
      </w:r>
      <w:r w:rsidR="002776C6">
        <w:t>.</w:t>
      </w:r>
    </w:p>
    <w:p w14:paraId="7DDC4056" w14:textId="77777777" w:rsidR="00786781" w:rsidRDefault="00786781" w:rsidP="00521465">
      <w:pPr>
        <w:pStyle w:val="ListBullet"/>
      </w:pPr>
      <w:r w:rsidRPr="00786781">
        <w:t xml:space="preserve">Involvement from </w:t>
      </w:r>
      <w:r w:rsidR="00277203">
        <w:t xml:space="preserve">leadership at </w:t>
      </w:r>
      <w:r w:rsidRPr="00786781">
        <w:t>District and Region</w:t>
      </w:r>
      <w:r w:rsidR="00277203">
        <w:t xml:space="preserve"> level</w:t>
      </w:r>
      <w:r w:rsidRPr="00786781">
        <w:t xml:space="preserve">s is key to </w:t>
      </w:r>
      <w:r w:rsidR="00277203">
        <w:t xml:space="preserve">buy-in and implementation </w:t>
      </w:r>
      <w:r w:rsidRPr="00786781">
        <w:t>success.</w:t>
      </w:r>
      <w:r w:rsidR="00277203">
        <w:t xml:space="preserve"> </w:t>
      </w:r>
      <w:r w:rsidRPr="00786781">
        <w:t xml:space="preserve"> In addition to providing continued training</w:t>
      </w:r>
      <w:r w:rsidR="00277203" w:rsidRPr="00277203">
        <w:t xml:space="preserve"> </w:t>
      </w:r>
      <w:r w:rsidR="00277203" w:rsidRPr="00786781">
        <w:t>to gain buy-in to the system</w:t>
      </w:r>
      <w:r w:rsidR="00277203">
        <w:t xml:space="preserve"> in each region</w:t>
      </w:r>
      <w:r w:rsidRPr="00786781">
        <w:t>, UDOT holds monthly meetings with District Engineers to identify and discuss innovations</w:t>
      </w:r>
      <w:r w:rsidR="00277203">
        <w:t>, best practices, etc</w:t>
      </w:r>
      <w:r w:rsidRPr="00786781">
        <w:t>.</w:t>
      </w:r>
    </w:p>
    <w:p w14:paraId="059D1B48" w14:textId="77777777" w:rsidR="00A11D33" w:rsidRDefault="00A11D33" w:rsidP="00521465">
      <w:pPr>
        <w:pStyle w:val="ListBullet"/>
      </w:pPr>
      <w:r>
        <w:t>Making vehicle location data and associated performance measures available to the public promotes public trust.</w:t>
      </w:r>
    </w:p>
    <w:p w14:paraId="772C4C54" w14:textId="282232AB" w:rsidR="00786781" w:rsidRDefault="00786781" w:rsidP="00521465">
      <w:pPr>
        <w:pStyle w:val="ListBullet"/>
      </w:pPr>
      <w:r w:rsidRPr="00786781">
        <w:t xml:space="preserve">Showing the vehicle locations on the public webpage </w:t>
      </w:r>
      <w:r w:rsidR="00293DB3">
        <w:t>doesn’t</w:t>
      </w:r>
      <w:r w:rsidRPr="00786781">
        <w:t xml:space="preserve"> create issues or damages to drivers, which helps alleviate </w:t>
      </w:r>
      <w:r w:rsidR="00277203">
        <w:t>drivers’</w:t>
      </w:r>
      <w:r w:rsidRPr="00786781">
        <w:t xml:space="preserve"> </w:t>
      </w:r>
      <w:r w:rsidR="00277203">
        <w:t xml:space="preserve">“Big Brother” </w:t>
      </w:r>
      <w:r w:rsidRPr="00786781">
        <w:t>concern.</w:t>
      </w:r>
    </w:p>
    <w:p w14:paraId="7979350A" w14:textId="003BE274" w:rsidR="00CA1A57" w:rsidRDefault="00293DB3" w:rsidP="00CA1A57">
      <w:pPr>
        <w:pStyle w:val="ListBullet"/>
      </w:pPr>
      <w:r>
        <w:t>D</w:t>
      </w:r>
      <w:r w:rsidR="00CA1A57" w:rsidRPr="00C95924">
        <w:t>elay</w:t>
      </w:r>
      <w:r>
        <w:t>ing</w:t>
      </w:r>
      <w:r w:rsidR="00CA1A57" w:rsidRPr="00C95924">
        <w:t xml:space="preserve"> vehicle location</w:t>
      </w:r>
      <w:r>
        <w:t xml:space="preserve"> reporting</w:t>
      </w:r>
      <w:r w:rsidR="00CA1A57" w:rsidRPr="00C95924">
        <w:t xml:space="preserve"> on the </w:t>
      </w:r>
      <w:r>
        <w:t xml:space="preserve">public </w:t>
      </w:r>
      <w:r w:rsidR="00CA1A57" w:rsidRPr="00C95924">
        <w:t>webpage by 2-3 minutes alleviate</w:t>
      </w:r>
      <w:r>
        <w:t>s</w:t>
      </w:r>
      <w:r w:rsidR="00CA1A57" w:rsidRPr="00C95924">
        <w:t xml:space="preserve"> driver concerns that real-time vehicle location could be used by individuals to plan specific attacks on the snow plow vehicles.</w:t>
      </w:r>
    </w:p>
    <w:p w14:paraId="39F4AAA8" w14:textId="77777777" w:rsidR="00571B95" w:rsidRDefault="00571B95" w:rsidP="00521465">
      <w:pPr>
        <w:pStyle w:val="ListBullet"/>
        <w:numPr>
          <w:ilvl w:val="0"/>
          <w:numId w:val="0"/>
        </w:numPr>
        <w:ind w:left="425" w:hanging="425"/>
      </w:pPr>
    </w:p>
    <w:p w14:paraId="7A43C9C4" w14:textId="2949C86E" w:rsidR="00571B95" w:rsidRDefault="00571B95" w:rsidP="00E061D3">
      <w:pPr>
        <w:pStyle w:val="ListBullet"/>
        <w:numPr>
          <w:ilvl w:val="0"/>
          <w:numId w:val="0"/>
        </w:numPr>
        <w:spacing w:line="240" w:lineRule="auto"/>
      </w:pPr>
      <w:r>
        <w:t>UDOT noted their future plan related to expanding the system capabilities to winter operations. The future plan includes:</w:t>
      </w:r>
    </w:p>
    <w:p w14:paraId="15A06322" w14:textId="77777777" w:rsidR="00571B95" w:rsidRDefault="00571B95" w:rsidP="00521465">
      <w:pPr>
        <w:pStyle w:val="ListBullet"/>
      </w:pPr>
      <w:r>
        <w:t>Integrating AVL system with spreader controllers to gather material usage data.</w:t>
      </w:r>
    </w:p>
    <w:p w14:paraId="4507DDCD" w14:textId="77777777" w:rsidR="00571B95" w:rsidRDefault="00571B95" w:rsidP="00521465">
      <w:pPr>
        <w:pStyle w:val="ListBullet"/>
      </w:pPr>
      <w:r>
        <w:t>Further development and enhancement of performance measures and management program.</w:t>
      </w:r>
    </w:p>
    <w:p w14:paraId="59D4E221" w14:textId="77777777" w:rsidR="00571B95" w:rsidRDefault="00571B95" w:rsidP="00521465">
      <w:pPr>
        <w:pStyle w:val="ListBullet"/>
      </w:pPr>
      <w:r>
        <w:t>Investigating and implementing connect vehicle technologies.</w:t>
      </w:r>
    </w:p>
    <w:p w14:paraId="56F3F1F7" w14:textId="77777777" w:rsidR="00571B95" w:rsidRDefault="00571B95" w:rsidP="00521465">
      <w:pPr>
        <w:pStyle w:val="ListBullet"/>
      </w:pPr>
      <w:r>
        <w:t>Equipping DSRC to snow plows to help with signal priority and I2V communications.</w:t>
      </w:r>
    </w:p>
    <w:p w14:paraId="679672BC" w14:textId="77777777" w:rsidR="00571B95" w:rsidRDefault="00571B95" w:rsidP="00521465">
      <w:pPr>
        <w:pStyle w:val="ListBullet"/>
        <w:numPr>
          <w:ilvl w:val="0"/>
          <w:numId w:val="0"/>
        </w:numPr>
        <w:ind w:left="425" w:hanging="425"/>
      </w:pPr>
    </w:p>
    <w:p w14:paraId="11BC869E" w14:textId="77777777" w:rsidR="003B21D4" w:rsidRDefault="003B21D4">
      <w:pPr>
        <w:tabs>
          <w:tab w:val="clear" w:pos="284"/>
        </w:tabs>
        <w:spacing w:line="240" w:lineRule="auto"/>
      </w:pPr>
      <w:r>
        <w:br w:type="page"/>
      </w:r>
    </w:p>
    <w:p w14:paraId="08851998" w14:textId="77777777" w:rsidR="0080324C" w:rsidRDefault="00C367DE" w:rsidP="0080324C">
      <w:pPr>
        <w:pStyle w:val="Appendix"/>
      </w:pPr>
      <w:bookmarkStart w:id="86" w:name="_Toc513817709"/>
      <w:r>
        <w:lastRenderedPageBreak/>
        <w:t>Survey Response</w:t>
      </w:r>
      <w:bookmarkEnd w:id="86"/>
    </w:p>
    <w:p w14:paraId="7533868D" w14:textId="77777777" w:rsidR="00F73BAB" w:rsidRDefault="00F73BAB" w:rsidP="00C367DE">
      <w:pPr>
        <w:tabs>
          <w:tab w:val="clear" w:pos="284"/>
        </w:tabs>
        <w:spacing w:line="240" w:lineRule="auto"/>
      </w:pPr>
      <w:r w:rsidRPr="00F73BAB">
        <w:rPr>
          <w:noProof/>
        </w:rPr>
        <w:drawing>
          <wp:inline distT="0" distB="0" distL="0" distR="0" wp14:anchorId="020E3126" wp14:editId="4F106022">
            <wp:extent cx="5511205" cy="7680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511205" cy="7680960"/>
                    </a:xfrm>
                    <a:prstGeom prst="rect">
                      <a:avLst/>
                    </a:prstGeom>
                  </pic:spPr>
                </pic:pic>
              </a:graphicData>
            </a:graphic>
          </wp:inline>
        </w:drawing>
      </w:r>
    </w:p>
    <w:p w14:paraId="54BDC11D" w14:textId="77777777" w:rsidR="00F73BAB" w:rsidRDefault="00F73BAB" w:rsidP="00C367DE">
      <w:pPr>
        <w:tabs>
          <w:tab w:val="clear" w:pos="284"/>
        </w:tabs>
        <w:spacing w:line="240" w:lineRule="auto"/>
      </w:pPr>
      <w:r w:rsidRPr="00F73BAB">
        <w:rPr>
          <w:noProof/>
        </w:rPr>
        <w:lastRenderedPageBreak/>
        <w:drawing>
          <wp:inline distT="0" distB="0" distL="0" distR="0" wp14:anchorId="53B972F3" wp14:editId="0C7BAA86">
            <wp:extent cx="5604405" cy="777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04405" cy="7772400"/>
                    </a:xfrm>
                    <a:prstGeom prst="rect">
                      <a:avLst/>
                    </a:prstGeom>
                  </pic:spPr>
                </pic:pic>
              </a:graphicData>
            </a:graphic>
          </wp:inline>
        </w:drawing>
      </w:r>
    </w:p>
    <w:p w14:paraId="0EA652F9" w14:textId="77777777" w:rsidR="00F73BAB" w:rsidRDefault="00F73BAB" w:rsidP="00C367DE">
      <w:pPr>
        <w:tabs>
          <w:tab w:val="clear" w:pos="284"/>
        </w:tabs>
        <w:spacing w:line="240" w:lineRule="auto"/>
      </w:pPr>
      <w:r w:rsidRPr="00F73BAB">
        <w:rPr>
          <w:noProof/>
        </w:rPr>
        <w:lastRenderedPageBreak/>
        <w:drawing>
          <wp:inline distT="0" distB="0" distL="0" distR="0" wp14:anchorId="7F498CC6" wp14:editId="43AA8DAD">
            <wp:extent cx="5212785" cy="77724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12785" cy="7772400"/>
                    </a:xfrm>
                    <a:prstGeom prst="rect">
                      <a:avLst/>
                    </a:prstGeom>
                  </pic:spPr>
                </pic:pic>
              </a:graphicData>
            </a:graphic>
          </wp:inline>
        </w:drawing>
      </w:r>
    </w:p>
    <w:p w14:paraId="1DC9E157" w14:textId="77777777" w:rsidR="00C367DE" w:rsidRDefault="00F73BAB" w:rsidP="00C367DE">
      <w:pPr>
        <w:tabs>
          <w:tab w:val="clear" w:pos="284"/>
        </w:tabs>
        <w:spacing w:line="240" w:lineRule="auto"/>
      </w:pPr>
      <w:r w:rsidRPr="00F73BAB">
        <w:rPr>
          <w:noProof/>
        </w:rPr>
        <w:lastRenderedPageBreak/>
        <w:drawing>
          <wp:inline distT="0" distB="0" distL="0" distR="0" wp14:anchorId="010A0888" wp14:editId="78F60559">
            <wp:extent cx="1774580" cy="7772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774580" cy="7772400"/>
                    </a:xfrm>
                    <a:prstGeom prst="rect">
                      <a:avLst/>
                    </a:prstGeom>
                  </pic:spPr>
                </pic:pic>
              </a:graphicData>
            </a:graphic>
          </wp:inline>
        </w:drawing>
      </w:r>
      <w:r w:rsidR="00C367DE">
        <w:br w:type="page"/>
      </w:r>
    </w:p>
    <w:p w14:paraId="64D69A00" w14:textId="77777777" w:rsidR="004D58CA" w:rsidRDefault="004D58CA" w:rsidP="00C367DE">
      <w:pPr>
        <w:pStyle w:val="Appendix"/>
      </w:pPr>
      <w:bookmarkStart w:id="87" w:name="_Toc513817710"/>
      <w:r>
        <w:lastRenderedPageBreak/>
        <w:t>UDOT 2014 Request for Information</w:t>
      </w:r>
      <w:bookmarkEnd w:id="87"/>
    </w:p>
    <w:p w14:paraId="17DED236" w14:textId="77777777" w:rsidR="00F73BAB" w:rsidRDefault="003B21D4" w:rsidP="00F73BAB">
      <w:pPr>
        <w:pStyle w:val="BodyText"/>
      </w:pPr>
      <w:r w:rsidRPr="003B21D4">
        <w:rPr>
          <w:noProof/>
        </w:rPr>
        <w:drawing>
          <wp:inline distT="0" distB="0" distL="0" distR="0" wp14:anchorId="11380D2A" wp14:editId="2E5DBD94">
            <wp:extent cx="5943600" cy="76917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7691755"/>
                    </a:xfrm>
                    <a:prstGeom prst="rect">
                      <a:avLst/>
                    </a:prstGeom>
                  </pic:spPr>
                </pic:pic>
              </a:graphicData>
            </a:graphic>
          </wp:inline>
        </w:drawing>
      </w:r>
    </w:p>
    <w:p w14:paraId="5A331DC9" w14:textId="77777777" w:rsidR="00F73BAB" w:rsidRDefault="003B21D4" w:rsidP="00F73BAB">
      <w:pPr>
        <w:pStyle w:val="BodyText"/>
      </w:pPr>
      <w:r w:rsidRPr="003B21D4">
        <w:rPr>
          <w:noProof/>
        </w:rPr>
        <w:lastRenderedPageBreak/>
        <w:drawing>
          <wp:inline distT="0" distB="0" distL="0" distR="0" wp14:anchorId="5D3EAEE1" wp14:editId="48C7DEF4">
            <wp:extent cx="5943600" cy="76917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7691755"/>
                    </a:xfrm>
                    <a:prstGeom prst="rect">
                      <a:avLst/>
                    </a:prstGeom>
                  </pic:spPr>
                </pic:pic>
              </a:graphicData>
            </a:graphic>
          </wp:inline>
        </w:drawing>
      </w:r>
    </w:p>
    <w:p w14:paraId="760A7C63" w14:textId="77777777" w:rsidR="003B21D4" w:rsidRDefault="003B21D4" w:rsidP="00F73BAB">
      <w:pPr>
        <w:pStyle w:val="BodyText"/>
      </w:pPr>
      <w:r>
        <w:rPr>
          <w:noProof/>
        </w:rPr>
        <w:lastRenderedPageBreak/>
        <w:drawing>
          <wp:inline distT="0" distB="0" distL="0" distR="0" wp14:anchorId="36C12217" wp14:editId="2A4591F7">
            <wp:extent cx="5943600" cy="76917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7691755"/>
                    </a:xfrm>
                    <a:prstGeom prst="rect">
                      <a:avLst/>
                    </a:prstGeom>
                  </pic:spPr>
                </pic:pic>
              </a:graphicData>
            </a:graphic>
          </wp:inline>
        </w:drawing>
      </w:r>
    </w:p>
    <w:p w14:paraId="0B52D00A" w14:textId="77777777" w:rsidR="003B21D4" w:rsidRDefault="003B21D4" w:rsidP="00F73BAB">
      <w:pPr>
        <w:pStyle w:val="BodyText"/>
      </w:pPr>
      <w:r>
        <w:rPr>
          <w:noProof/>
        </w:rPr>
        <w:lastRenderedPageBreak/>
        <w:drawing>
          <wp:inline distT="0" distB="0" distL="0" distR="0" wp14:anchorId="49FD80C1" wp14:editId="1D4145A8">
            <wp:extent cx="5943600" cy="769175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7691755"/>
                    </a:xfrm>
                    <a:prstGeom prst="rect">
                      <a:avLst/>
                    </a:prstGeom>
                  </pic:spPr>
                </pic:pic>
              </a:graphicData>
            </a:graphic>
          </wp:inline>
        </w:drawing>
      </w:r>
    </w:p>
    <w:p w14:paraId="0303BCAB" w14:textId="77777777" w:rsidR="003B21D4" w:rsidRDefault="003B21D4" w:rsidP="00F73BAB">
      <w:pPr>
        <w:pStyle w:val="BodyText"/>
      </w:pPr>
      <w:r>
        <w:rPr>
          <w:noProof/>
        </w:rPr>
        <w:lastRenderedPageBreak/>
        <w:drawing>
          <wp:inline distT="0" distB="0" distL="0" distR="0" wp14:anchorId="6C19F3D4" wp14:editId="3AABF5E4">
            <wp:extent cx="5943600" cy="76917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7691755"/>
                    </a:xfrm>
                    <a:prstGeom prst="rect">
                      <a:avLst/>
                    </a:prstGeom>
                  </pic:spPr>
                </pic:pic>
              </a:graphicData>
            </a:graphic>
          </wp:inline>
        </w:drawing>
      </w:r>
    </w:p>
    <w:p w14:paraId="4169A5F7" w14:textId="77777777" w:rsidR="003B21D4" w:rsidRDefault="003B21D4" w:rsidP="00F73BAB">
      <w:pPr>
        <w:pStyle w:val="BodyText"/>
      </w:pPr>
      <w:r>
        <w:rPr>
          <w:noProof/>
        </w:rPr>
        <w:lastRenderedPageBreak/>
        <w:drawing>
          <wp:inline distT="0" distB="0" distL="0" distR="0" wp14:anchorId="7204F8A0" wp14:editId="43C3194C">
            <wp:extent cx="5943600" cy="76917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7691755"/>
                    </a:xfrm>
                    <a:prstGeom prst="rect">
                      <a:avLst/>
                    </a:prstGeom>
                  </pic:spPr>
                </pic:pic>
              </a:graphicData>
            </a:graphic>
          </wp:inline>
        </w:drawing>
      </w:r>
    </w:p>
    <w:p w14:paraId="0D10D744" w14:textId="77777777" w:rsidR="003B21D4" w:rsidRPr="00F73BAB" w:rsidRDefault="003B21D4" w:rsidP="00F73BAB">
      <w:pPr>
        <w:pStyle w:val="BodyText"/>
      </w:pPr>
    </w:p>
    <w:p w14:paraId="5A1F10B6" w14:textId="77777777" w:rsidR="00C367DE" w:rsidRDefault="004D58CA" w:rsidP="00C367DE">
      <w:pPr>
        <w:pStyle w:val="Appendix"/>
      </w:pPr>
      <w:bookmarkStart w:id="88" w:name="_Toc513817711"/>
      <w:r>
        <w:lastRenderedPageBreak/>
        <w:t xml:space="preserve">UDOT </w:t>
      </w:r>
      <w:r w:rsidR="00657054">
        <w:t>Work Order</w:t>
      </w:r>
      <w:r>
        <w:t xml:space="preserve"> for Snow Plow Location Reporting on Traffic Information Webpage</w:t>
      </w:r>
      <w:r w:rsidR="00657054">
        <w:t xml:space="preserve"> and Mobile App</w:t>
      </w:r>
      <w:bookmarkEnd w:id="88"/>
    </w:p>
    <w:p w14:paraId="74D0FB1E" w14:textId="77777777" w:rsidR="0080324C" w:rsidRDefault="003B21D4" w:rsidP="00C367DE">
      <w:pPr>
        <w:pStyle w:val="BodyText"/>
      </w:pPr>
      <w:r>
        <w:rPr>
          <w:noProof/>
        </w:rPr>
        <w:drawing>
          <wp:inline distT="0" distB="0" distL="0" distR="0" wp14:anchorId="2EAE4629" wp14:editId="6EC66CA8">
            <wp:extent cx="5864600" cy="758952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864600" cy="7589520"/>
                    </a:xfrm>
                    <a:prstGeom prst="rect">
                      <a:avLst/>
                    </a:prstGeom>
                  </pic:spPr>
                </pic:pic>
              </a:graphicData>
            </a:graphic>
          </wp:inline>
        </w:drawing>
      </w:r>
    </w:p>
    <w:p w14:paraId="103EA869" w14:textId="77777777" w:rsidR="003B21D4" w:rsidRDefault="003B21D4" w:rsidP="00C367DE">
      <w:pPr>
        <w:pStyle w:val="BodyText"/>
      </w:pPr>
      <w:r>
        <w:rPr>
          <w:noProof/>
        </w:rPr>
        <w:lastRenderedPageBreak/>
        <w:drawing>
          <wp:inline distT="0" distB="0" distL="0" distR="0" wp14:anchorId="4D435A19" wp14:editId="2BE44EAB">
            <wp:extent cx="5864600" cy="758952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864600" cy="7589520"/>
                    </a:xfrm>
                    <a:prstGeom prst="rect">
                      <a:avLst/>
                    </a:prstGeom>
                  </pic:spPr>
                </pic:pic>
              </a:graphicData>
            </a:graphic>
          </wp:inline>
        </w:drawing>
      </w:r>
    </w:p>
    <w:p w14:paraId="4ECF7705" w14:textId="77777777" w:rsidR="00C367DE" w:rsidRDefault="003B21D4" w:rsidP="00460F70">
      <w:r>
        <w:rPr>
          <w:noProof/>
        </w:rPr>
        <w:lastRenderedPageBreak/>
        <w:drawing>
          <wp:inline distT="0" distB="0" distL="0" distR="0" wp14:anchorId="70AACAF0" wp14:editId="63384AB4">
            <wp:extent cx="5864600" cy="7589520"/>
            <wp:effectExtent l="0" t="0" r="317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864600" cy="7589520"/>
                    </a:xfrm>
                    <a:prstGeom prst="rect">
                      <a:avLst/>
                    </a:prstGeom>
                  </pic:spPr>
                </pic:pic>
              </a:graphicData>
            </a:graphic>
          </wp:inline>
        </w:drawing>
      </w:r>
    </w:p>
    <w:sectPr w:rsidR="00C367DE" w:rsidSect="00EC3C90">
      <w:headerReference w:type="default" r:id="rId44"/>
      <w:footerReference w:type="default" r:id="rId45"/>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631114" w14:textId="77777777" w:rsidR="000E5C6A" w:rsidRDefault="000E5C6A" w:rsidP="00253171">
      <w:pPr>
        <w:spacing w:line="240" w:lineRule="auto"/>
      </w:pPr>
      <w:r>
        <w:separator/>
      </w:r>
    </w:p>
  </w:endnote>
  <w:endnote w:type="continuationSeparator" w:id="0">
    <w:p w14:paraId="606A3900" w14:textId="77777777" w:rsidR="000E5C6A" w:rsidRDefault="000E5C6A"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abon Next LT Pro Regular">
    <w:altName w:val="Cambria"/>
    <w:panose1 w:val="00000000000000000000"/>
    <w:charset w:val="00"/>
    <w:family w:val="roman"/>
    <w:notTrueType/>
    <w:pitch w:val="default"/>
    <w:sig w:usb0="00000003" w:usb1="00000000" w:usb2="00000000" w:usb3="00000000" w:csb0="00000001" w:csb1="00000000"/>
  </w:font>
  <w:font w:name="AECOM Sans">
    <w:altName w:val="Arial"/>
    <w:charset w:val="00"/>
    <w:family w:val="swiss"/>
    <w:pitch w:val="variable"/>
    <w:sig w:usb0="00000000" w:usb1="D000FFFB" w:usb2="0000002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76F03" w14:textId="77777777" w:rsidR="0062503C" w:rsidRDefault="0062503C"/>
  <w:tbl>
    <w:tblPr>
      <w:tblStyle w:val="Plaingrid"/>
      <w:tblW w:w="5000" w:type="pct"/>
      <w:tblLook w:val="04A0" w:firstRow="1" w:lastRow="0" w:firstColumn="1" w:lastColumn="0" w:noHBand="0" w:noVBand="1"/>
    </w:tblPr>
    <w:tblGrid>
      <w:gridCol w:w="5877"/>
      <w:gridCol w:w="3591"/>
    </w:tblGrid>
    <w:tr w:rsidR="0062503C" w14:paraId="7E2F9987" w14:textId="77777777" w:rsidTr="000364E3">
      <w:tc>
        <w:tcPr>
          <w:tcW w:w="5670" w:type="dxa"/>
        </w:tcPr>
        <w:p w14:paraId="336A9956" w14:textId="2A758C46" w:rsidR="0062503C" w:rsidRPr="00166D71" w:rsidRDefault="00CA2F39" w:rsidP="00166D71">
          <w:pPr>
            <w:pStyle w:val="Footer"/>
          </w:pPr>
          <w:fldSimple w:instr=" DOCPROPERTY  PreparedFor \* MERGEFORMAT ">
            <w:r>
              <w:t xml:space="preserve"> </w:t>
            </w:r>
          </w:fldSimple>
          <w:r w:rsidR="0062503C">
            <w:t xml:space="preserve"> </w:t>
          </w:r>
          <w:r w:rsidR="0062503C">
            <w:fldChar w:fldCharType="begin"/>
          </w:r>
          <w:r w:rsidR="0062503C">
            <w:instrText xml:space="preserve"> DOCPROPERTY  ClientName \* MERGEFORMAT </w:instrText>
          </w:r>
          <w:r w:rsidR="0062503C">
            <w:fldChar w:fldCharType="end"/>
          </w:r>
          <w:r w:rsidR="0062503C" w:rsidRPr="00166D71">
            <w:t xml:space="preserve">  </w:t>
          </w:r>
          <w:fldSimple w:instr=" DOCPROPERTY  ClientNumber \* MERGEFORMAT ">
            <w:r>
              <w:t xml:space="preserve"> </w:t>
            </w:r>
          </w:fldSimple>
        </w:p>
        <w:p w14:paraId="1B894A84" w14:textId="50730234" w:rsidR="0062503C" w:rsidRDefault="0062503C" w:rsidP="00C2143D">
          <w:pPr>
            <w:pStyle w:val="Footer"/>
          </w:pPr>
          <w:r>
            <w:fldChar w:fldCharType="begin"/>
          </w:r>
          <w:r>
            <w:instrText xml:space="preserve"> if </w:instrText>
          </w:r>
          <w:fldSimple w:instr=" DOCPROPERTY  ShowFilePath \* MERGEFORMAT ">
            <w:r w:rsidR="00CA2F39">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CA2F39">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CFC6E5C" w14:textId="152E21EF" w:rsidR="0062503C" w:rsidRDefault="0062503C" w:rsidP="00F044DD">
          <w:pPr>
            <w:pStyle w:val="Footer"/>
            <w:jc w:val="right"/>
          </w:pPr>
          <w:r w:rsidRPr="00166D71">
            <w:fldChar w:fldCharType="begin"/>
          </w:r>
          <w:r w:rsidRPr="00166D71">
            <w:instrText xml:space="preserve"> if </w:instrText>
          </w:r>
          <w:r>
            <w:fldChar w:fldCharType="begin"/>
          </w:r>
          <w:r>
            <w:instrText xml:space="preserve"> DOCPROPERTY  AdditionalCompanyName </w:instrText>
          </w:r>
          <w:r>
            <w:fldChar w:fldCharType="end"/>
          </w:r>
          <w:r w:rsidRPr="00166D71">
            <w:instrText xml:space="preserve">  = </w:instrText>
          </w:r>
          <w:r>
            <w:instrText xml:space="preserve">"" "" "  </w:instrText>
          </w:r>
          <w:r>
            <w:rPr>
              <w:rFonts w:cstheme="minorHAnsi"/>
            </w:rPr>
            <w:instrText>|</w:instrText>
          </w:r>
          <w:r>
            <w:instrText xml:space="preserve">  "</w:instrText>
          </w:r>
          <w:r w:rsidRPr="00166D71">
            <w:fldChar w:fldCharType="end"/>
          </w:r>
          <w:r>
            <w:fldChar w:fldCharType="begin"/>
          </w:r>
          <w:r>
            <w:instrText xml:space="preserve"> DOCPROPERTY  AdditionalCompanyName \* MERGEFORMAT </w:instrText>
          </w:r>
          <w:r>
            <w:fldChar w:fldCharType="end"/>
          </w:r>
        </w:p>
        <w:p w14:paraId="7B22B967" w14:textId="77777777" w:rsidR="0062503C" w:rsidRPr="00725883" w:rsidRDefault="0062503C" w:rsidP="00F044DD">
          <w:pPr>
            <w:pStyle w:val="Footer"/>
            <w:jc w:val="right"/>
          </w:pPr>
        </w:p>
      </w:tc>
    </w:tr>
  </w:tbl>
  <w:p w14:paraId="0321CCA7" w14:textId="77777777" w:rsidR="0062503C" w:rsidRDefault="0062503C"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6"/>
      </w:rPr>
      <w:id w:val="-1588758166"/>
      <w:docPartObj>
        <w:docPartGallery w:val="Page Numbers (Bottom of Page)"/>
        <w:docPartUnique/>
      </w:docPartObj>
    </w:sdtPr>
    <w:sdtEndPr>
      <w:rPr>
        <w:noProof/>
      </w:rPr>
    </w:sdtEndPr>
    <w:sdtContent>
      <w:p w14:paraId="21AF11EC" w14:textId="33C28BD8" w:rsidR="0062503C" w:rsidRPr="00521465" w:rsidRDefault="0062503C" w:rsidP="00521465">
        <w:pPr>
          <w:pStyle w:val="Footer"/>
          <w:jc w:val="center"/>
          <w:rPr>
            <w:sz w:val="16"/>
          </w:rPr>
        </w:pPr>
        <w:r w:rsidRPr="00EC3C90">
          <w:rPr>
            <w:noProof w:val="0"/>
            <w:sz w:val="18"/>
          </w:rPr>
          <w:fldChar w:fldCharType="begin"/>
        </w:r>
        <w:r w:rsidRPr="00EC3C90">
          <w:rPr>
            <w:sz w:val="18"/>
          </w:rPr>
          <w:instrText xml:space="preserve"> PAGE   \* MERGEFORMAT </w:instrText>
        </w:r>
        <w:r w:rsidRPr="00EC3C90">
          <w:rPr>
            <w:noProof w:val="0"/>
            <w:sz w:val="18"/>
          </w:rPr>
          <w:fldChar w:fldCharType="separate"/>
        </w:r>
        <w:r w:rsidR="00D15FFF">
          <w:rPr>
            <w:sz w:val="18"/>
          </w:rPr>
          <w:t>18</w:t>
        </w:r>
        <w:r w:rsidRPr="00EC3C90">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21CEEE" w14:textId="77777777" w:rsidR="000E5C6A" w:rsidRPr="00253171" w:rsidRDefault="000E5C6A"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55850321" w14:textId="77777777" w:rsidR="000E5C6A" w:rsidRPr="00253171" w:rsidRDefault="000E5C6A"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14:paraId="1C804DB4" w14:textId="77777777" w:rsidR="0062503C" w:rsidRDefault="0062503C">
      <w:pPr>
        <w:pStyle w:val="FootnoteText"/>
      </w:pPr>
      <w:r>
        <w:rPr>
          <w:rStyle w:val="FootnoteReference"/>
        </w:rPr>
        <w:footnoteRef/>
      </w:r>
      <w:r>
        <w:t xml:space="preserve"> </w:t>
      </w:r>
      <w:r w:rsidRPr="004B7360">
        <w:rPr>
          <w:szCs w:val="16"/>
        </w:rPr>
        <w:t xml:space="preserve">Source: </w:t>
      </w:r>
      <w:hyperlink r:id="rId1" w:history="1">
        <w:r w:rsidRPr="004B7360">
          <w:rPr>
            <w:rStyle w:val="Hyperlink"/>
            <w:rFonts w:ascii="Arial" w:eastAsia="Times New Roman" w:hAnsi="Arial" w:cs="Arial"/>
            <w:szCs w:val="16"/>
          </w:rPr>
          <w:t>https://www.udot.utah.gov/main/f?p=100:pg:0:::1:T,V:2,70433</w:t>
        </w:r>
      </w:hyperlink>
    </w:p>
  </w:footnote>
  <w:footnote w:id="2">
    <w:p w14:paraId="0131B6F5" w14:textId="77777777" w:rsidR="0062503C" w:rsidRDefault="0062503C">
      <w:pPr>
        <w:pStyle w:val="FootnoteText"/>
      </w:pPr>
      <w:r>
        <w:rPr>
          <w:rStyle w:val="FootnoteReference"/>
        </w:rPr>
        <w:footnoteRef/>
      </w:r>
      <w:r>
        <w:t xml:space="preserve"> </w:t>
      </w:r>
      <w:r w:rsidRPr="004B7360">
        <w:rPr>
          <w:szCs w:val="16"/>
        </w:rPr>
        <w:t xml:space="preserve">Source: </w:t>
      </w:r>
      <w:hyperlink r:id="rId2" w:history="1">
        <w:r w:rsidRPr="004B7360">
          <w:rPr>
            <w:rStyle w:val="Hyperlink"/>
            <w:rFonts w:ascii="Arial" w:eastAsia="Times New Roman" w:hAnsi="Arial" w:cs="Arial"/>
            <w:szCs w:val="16"/>
          </w:rPr>
          <w:t>https://www.udot.utah.gov/main/f?p=100:pg:0:::1:T,V:2,70433</w:t>
        </w:r>
      </w:hyperlink>
    </w:p>
  </w:footnote>
  <w:footnote w:id="3">
    <w:p w14:paraId="6B447555" w14:textId="77777777" w:rsidR="0062503C" w:rsidRDefault="0062503C">
      <w:pPr>
        <w:pStyle w:val="FootnoteText"/>
      </w:pPr>
      <w:r>
        <w:rPr>
          <w:rStyle w:val="FootnoteReference"/>
        </w:rPr>
        <w:footnoteRef/>
      </w:r>
      <w:r>
        <w:t xml:space="preserve"> </w:t>
      </w:r>
      <w:r w:rsidRPr="00D30F7C">
        <w:t xml:space="preserve">Source: </w:t>
      </w:r>
      <w:hyperlink r:id="rId3" w:history="1">
        <w:r w:rsidRPr="006E0E56">
          <w:rPr>
            <w:rStyle w:val="Hyperlink"/>
          </w:rPr>
          <w:t>https://www.udot.utah.gov/main/f?p=100:pg:0:::1:T,V:38</w:t>
        </w:r>
      </w:hyperlink>
      <w:r w:rsidRPr="00D30F7C">
        <w:t>,</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Plaingrid"/>
      <w:tblW w:w="5000" w:type="pct"/>
      <w:tblLook w:val="04A0" w:firstRow="1" w:lastRow="0" w:firstColumn="1" w:lastColumn="0" w:noHBand="0" w:noVBand="1"/>
    </w:tblPr>
    <w:tblGrid>
      <w:gridCol w:w="3146"/>
      <w:gridCol w:w="3172"/>
      <w:gridCol w:w="3150"/>
    </w:tblGrid>
    <w:tr w:rsidR="0062503C" w14:paraId="561925C0" w14:textId="77777777" w:rsidTr="00DC18A9">
      <w:trPr>
        <w:trHeight w:val="460"/>
      </w:trPr>
      <w:tc>
        <w:tcPr>
          <w:tcW w:w="3035" w:type="dxa"/>
        </w:tcPr>
        <w:p w14:paraId="408C9AC0" w14:textId="77777777" w:rsidR="0062503C" w:rsidRDefault="0062503C">
          <w:pPr>
            <w:pStyle w:val="Header"/>
          </w:pPr>
        </w:p>
      </w:tc>
      <w:tc>
        <w:tcPr>
          <w:tcW w:w="3060" w:type="dxa"/>
        </w:tcPr>
        <w:p w14:paraId="6D199DF3" w14:textId="5132CE2D" w:rsidR="0062503C" w:rsidRPr="00624CAA" w:rsidRDefault="0062503C"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0ACD6A31" w14:textId="58F86CFE" w:rsidR="0062503C" w:rsidRPr="00624CAA" w:rsidRDefault="0062503C" w:rsidP="00E05BDE">
          <w:pPr>
            <w:pStyle w:val="Header"/>
            <w:jc w:val="center"/>
            <w:rPr>
              <w:b/>
              <w:caps/>
              <w:sz w:val="16"/>
              <w:szCs w:val="16"/>
            </w:rPr>
          </w:pPr>
        </w:p>
      </w:tc>
      <w:tc>
        <w:tcPr>
          <w:tcW w:w="3039" w:type="dxa"/>
        </w:tcPr>
        <w:p w14:paraId="056F9778" w14:textId="5184D909" w:rsidR="0062503C" w:rsidRDefault="00CA2F39" w:rsidP="00904014">
          <w:pPr>
            <w:pStyle w:val="Header"/>
            <w:tabs>
              <w:tab w:val="left" w:pos="2132"/>
            </w:tabs>
            <w:jc w:val="right"/>
          </w:pPr>
          <w:fldSimple w:instr=" DOCPROPERTY  HeaderClient \* MERGEFORMAT ">
            <w:r>
              <w:t xml:space="preserve"> </w:t>
            </w:r>
          </w:fldSimple>
        </w:p>
        <w:p w14:paraId="25129CE1" w14:textId="77777777" w:rsidR="0062503C" w:rsidRDefault="0062503C" w:rsidP="00F97D16">
          <w:pPr>
            <w:pStyle w:val="Header"/>
            <w:jc w:val="right"/>
          </w:pPr>
        </w:p>
      </w:tc>
    </w:tr>
  </w:tbl>
  <w:p w14:paraId="1DCA1191" w14:textId="77777777" w:rsidR="0062503C" w:rsidRDefault="0062503C" w:rsidP="00472BD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EF9676" w14:textId="43F70C47" w:rsidR="0062503C" w:rsidRPr="005C4454" w:rsidRDefault="0062503C" w:rsidP="00EC3C90">
    <w:pPr>
      <w:pStyle w:val="Header"/>
      <w:tabs>
        <w:tab w:val="clear" w:pos="4513"/>
        <w:tab w:val="clear" w:pos="9026"/>
        <w:tab w:val="right" w:pos="9360"/>
      </w:tabs>
    </w:pPr>
    <w:r w:rsidRPr="00EC3C90">
      <w:rPr>
        <w:sz w:val="18"/>
      </w:rPr>
      <w:t xml:space="preserve">Utilization of AVL/GPS </w:t>
    </w:r>
    <w:r>
      <w:rPr>
        <w:sz w:val="18"/>
      </w:rPr>
      <w:t xml:space="preserve">Technology </w:t>
    </w:r>
    <w:r w:rsidRPr="00EC3C90">
      <w:rPr>
        <w:sz w:val="18"/>
      </w:rPr>
      <w:t>Case Study: Utah DOT</w:t>
    </w:r>
    <w:r>
      <w:rPr>
        <w:sz w:val="1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6DD69E9"/>
    <w:multiLevelType w:val="multilevel"/>
    <w:tmpl w:val="149E5684"/>
    <w:lvl w:ilvl="0">
      <w:start w:val="1"/>
      <w:numFmt w:val="decimal"/>
      <w:pStyle w:val="Heading1"/>
      <w:lvlText w:val="%1."/>
      <w:lvlJc w:val="left"/>
      <w:pPr>
        <w:ind w:left="851" w:hanging="851"/>
      </w:pPr>
      <w:rPr>
        <w:rFonts w:hint="default"/>
      </w:rPr>
    </w:lvl>
    <w:lvl w:ilvl="1">
      <w:start w:val="1"/>
      <w:numFmt w:val="decimal"/>
      <w:pStyle w:val="Heading2"/>
      <w:lvlText w:val="%1.%2"/>
      <w:lvlJc w:val="left"/>
      <w:pPr>
        <w:ind w:left="851" w:hanging="851"/>
      </w:pPr>
      <w:rPr>
        <w:rFonts w:hint="default"/>
      </w:rPr>
    </w:lvl>
    <w:lvl w:ilvl="2">
      <w:start w:val="1"/>
      <w:numFmt w:val="decimal"/>
      <w:pStyle w:val="Heading3"/>
      <w:lvlText w:val="%1.%2.%3"/>
      <w:lvlJc w:val="left"/>
      <w:pPr>
        <w:ind w:left="851" w:hanging="851"/>
      </w:pPr>
      <w:rPr>
        <w:rFonts w:hint="default"/>
      </w:rPr>
    </w:lvl>
    <w:lvl w:ilvl="3">
      <w:start w:val="1"/>
      <w:numFmt w:val="decimal"/>
      <w:pStyle w:val="Heading4"/>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pStyle w:val="Heading6"/>
      <w:lvlText w:val="%1.%2.%3.%4.%5.%6"/>
      <w:lvlJc w:val="left"/>
      <w:pPr>
        <w:ind w:left="851" w:hanging="851"/>
      </w:pPr>
      <w:rPr>
        <w:rFonts w:hint="default"/>
      </w:rPr>
    </w:lvl>
    <w:lvl w:ilvl="6">
      <w:start w:val="1"/>
      <w:numFmt w:val="none"/>
      <w:pStyle w:val="Heading7"/>
      <w:lvlText w:val=""/>
      <w:lvlJc w:val="left"/>
      <w:pPr>
        <w:ind w:left="851" w:hanging="851"/>
      </w:pPr>
      <w:rPr>
        <w:rFonts w:hint="default"/>
      </w:rPr>
    </w:lvl>
    <w:lvl w:ilvl="7">
      <w:start w:val="1"/>
      <w:numFmt w:val="lowerLetter"/>
      <w:pStyle w:val="Heading8"/>
      <w:lvlText w:val="%8."/>
      <w:lvlJc w:val="left"/>
      <w:pPr>
        <w:ind w:left="851" w:hanging="851"/>
      </w:pPr>
      <w:rPr>
        <w:rFonts w:hint="default"/>
      </w:rPr>
    </w:lvl>
    <w:lvl w:ilvl="8">
      <w:start w:val="1"/>
      <w:numFmt w:val="lowerRoman"/>
      <w:pStyle w:val="Heading9"/>
      <w:lvlText w:val="%9."/>
      <w:lvlJc w:val="left"/>
      <w:pPr>
        <w:ind w:left="851" w:hanging="851"/>
      </w:pPr>
      <w:rPr>
        <w:rFonts w:hint="default"/>
      </w:rPr>
    </w:lvl>
  </w:abstractNum>
  <w:abstractNum w:abstractNumId="5"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1"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3"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4"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17"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18" w15:restartNumberingAfterBreak="0">
    <w:nsid w:val="5571285C"/>
    <w:multiLevelType w:val="multilevel"/>
    <w:tmpl w:val="4DF895E2"/>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pStyle w:val="Heading5"/>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19"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0"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num w:numId="1">
    <w:abstractNumId w:val="13"/>
  </w:num>
  <w:num w:numId="2">
    <w:abstractNumId w:val="17"/>
  </w:num>
  <w:num w:numId="3">
    <w:abstractNumId w:val="3"/>
  </w:num>
  <w:num w:numId="4">
    <w:abstractNumId w:val="2"/>
  </w:num>
  <w:num w:numId="5">
    <w:abstractNumId w:val="1"/>
  </w:num>
  <w:num w:numId="6">
    <w:abstractNumId w:val="0"/>
  </w:num>
  <w:num w:numId="7">
    <w:abstractNumId w:val="5"/>
  </w:num>
  <w:num w:numId="8">
    <w:abstractNumId w:val="8"/>
  </w:num>
  <w:num w:numId="9">
    <w:abstractNumId w:val="18"/>
  </w:num>
  <w:num w:numId="10">
    <w:abstractNumId w:val="6"/>
  </w:num>
  <w:num w:numId="11">
    <w:abstractNumId w:val="9"/>
  </w:num>
  <w:num w:numId="12">
    <w:abstractNumId w:val="14"/>
  </w:num>
  <w:num w:numId="13">
    <w:abstractNumId w:val="7"/>
  </w:num>
  <w:num w:numId="14">
    <w:abstractNumId w:val="20"/>
  </w:num>
  <w:num w:numId="15">
    <w:abstractNumId w:val="19"/>
  </w:num>
  <w:num w:numId="16">
    <w:abstractNumId w:val="10"/>
  </w:num>
  <w:num w:numId="17">
    <w:abstractNumId w:val="12"/>
  </w:num>
  <w:num w:numId="18">
    <w:abstractNumId w:val="12"/>
  </w:num>
  <w:num w:numId="19">
    <w:abstractNumId w:val="16"/>
  </w:num>
  <w:num w:numId="20">
    <w:abstractNumId w:val="4"/>
  </w:num>
  <w:num w:numId="21">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1"/>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August 7, 2017"/>
    <w:docVar w:name="tbDocumentTitle" w:val="Tier 1 Case Study Report: Oregon DOT AVL / GPS System Use"/>
    <w:docVar w:name="tbImage" w:val="None"/>
    <w:docVar w:name="tbOfficeAddress" w:val="AECOM_x000d__x000a_800 LaSalle Avenue_x000d__x000a_Minneapolis_x000d__x000a_MN, 55402_x000d__x000a_USA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1CCC"/>
    <w:rsid w:val="00004730"/>
    <w:rsid w:val="0000567F"/>
    <w:rsid w:val="00005796"/>
    <w:rsid w:val="00011B0A"/>
    <w:rsid w:val="000141AB"/>
    <w:rsid w:val="000144E9"/>
    <w:rsid w:val="00015000"/>
    <w:rsid w:val="00021CCE"/>
    <w:rsid w:val="00023F39"/>
    <w:rsid w:val="00027303"/>
    <w:rsid w:val="0003139A"/>
    <w:rsid w:val="0003173A"/>
    <w:rsid w:val="000364E3"/>
    <w:rsid w:val="0004282D"/>
    <w:rsid w:val="0004726B"/>
    <w:rsid w:val="00047419"/>
    <w:rsid w:val="00050057"/>
    <w:rsid w:val="0005363D"/>
    <w:rsid w:val="000537D2"/>
    <w:rsid w:val="00053F18"/>
    <w:rsid w:val="0005776B"/>
    <w:rsid w:val="0005782B"/>
    <w:rsid w:val="00064340"/>
    <w:rsid w:val="000652F7"/>
    <w:rsid w:val="000659E9"/>
    <w:rsid w:val="000663FA"/>
    <w:rsid w:val="00066A8B"/>
    <w:rsid w:val="00067457"/>
    <w:rsid w:val="00074D57"/>
    <w:rsid w:val="00081662"/>
    <w:rsid w:val="00082023"/>
    <w:rsid w:val="00083354"/>
    <w:rsid w:val="000833AE"/>
    <w:rsid w:val="0009153B"/>
    <w:rsid w:val="0009611E"/>
    <w:rsid w:val="000A14DC"/>
    <w:rsid w:val="000A2D0C"/>
    <w:rsid w:val="000A5E31"/>
    <w:rsid w:val="000A6A13"/>
    <w:rsid w:val="000B28E6"/>
    <w:rsid w:val="000B419A"/>
    <w:rsid w:val="000B73C5"/>
    <w:rsid w:val="000C0D5A"/>
    <w:rsid w:val="000C334B"/>
    <w:rsid w:val="000C3C1D"/>
    <w:rsid w:val="000D13AF"/>
    <w:rsid w:val="000D2C2D"/>
    <w:rsid w:val="000E4587"/>
    <w:rsid w:val="000E4E99"/>
    <w:rsid w:val="000E5C6A"/>
    <w:rsid w:val="000F0027"/>
    <w:rsid w:val="000F22FF"/>
    <w:rsid w:val="000F2C08"/>
    <w:rsid w:val="000F5328"/>
    <w:rsid w:val="000F66C9"/>
    <w:rsid w:val="0010235C"/>
    <w:rsid w:val="00110478"/>
    <w:rsid w:val="00112827"/>
    <w:rsid w:val="00113896"/>
    <w:rsid w:val="00115CA4"/>
    <w:rsid w:val="0012093B"/>
    <w:rsid w:val="0012697D"/>
    <w:rsid w:val="00127AF4"/>
    <w:rsid w:val="001315BF"/>
    <w:rsid w:val="00131673"/>
    <w:rsid w:val="00132860"/>
    <w:rsid w:val="00133853"/>
    <w:rsid w:val="001343B0"/>
    <w:rsid w:val="00134992"/>
    <w:rsid w:val="00134A7B"/>
    <w:rsid w:val="00135D79"/>
    <w:rsid w:val="00136AA6"/>
    <w:rsid w:val="00136C29"/>
    <w:rsid w:val="00137944"/>
    <w:rsid w:val="001408A2"/>
    <w:rsid w:val="001430F2"/>
    <w:rsid w:val="00143D54"/>
    <w:rsid w:val="00144B71"/>
    <w:rsid w:val="001453AD"/>
    <w:rsid w:val="00145502"/>
    <w:rsid w:val="00145561"/>
    <w:rsid w:val="0014571E"/>
    <w:rsid w:val="00145824"/>
    <w:rsid w:val="00150531"/>
    <w:rsid w:val="00152DC3"/>
    <w:rsid w:val="001618B5"/>
    <w:rsid w:val="00164CB2"/>
    <w:rsid w:val="00166D71"/>
    <w:rsid w:val="0017116A"/>
    <w:rsid w:val="00171FA2"/>
    <w:rsid w:val="001750DB"/>
    <w:rsid w:val="00177077"/>
    <w:rsid w:val="00177C13"/>
    <w:rsid w:val="00177DEA"/>
    <w:rsid w:val="0018100D"/>
    <w:rsid w:val="0018305D"/>
    <w:rsid w:val="00186090"/>
    <w:rsid w:val="00186702"/>
    <w:rsid w:val="00190CDA"/>
    <w:rsid w:val="001920F8"/>
    <w:rsid w:val="00193189"/>
    <w:rsid w:val="001937F2"/>
    <w:rsid w:val="00193855"/>
    <w:rsid w:val="00195684"/>
    <w:rsid w:val="0019681D"/>
    <w:rsid w:val="00196E20"/>
    <w:rsid w:val="001A11B6"/>
    <w:rsid w:val="001A1F61"/>
    <w:rsid w:val="001A52C9"/>
    <w:rsid w:val="001A52DD"/>
    <w:rsid w:val="001A6B9E"/>
    <w:rsid w:val="001B143D"/>
    <w:rsid w:val="001C07AF"/>
    <w:rsid w:val="001C2925"/>
    <w:rsid w:val="001C2BC0"/>
    <w:rsid w:val="001C3018"/>
    <w:rsid w:val="001C5F36"/>
    <w:rsid w:val="001C60EF"/>
    <w:rsid w:val="001C776E"/>
    <w:rsid w:val="001C7D04"/>
    <w:rsid w:val="001D1299"/>
    <w:rsid w:val="001D150B"/>
    <w:rsid w:val="001D287A"/>
    <w:rsid w:val="001D33BC"/>
    <w:rsid w:val="001D499A"/>
    <w:rsid w:val="001D5841"/>
    <w:rsid w:val="001D6576"/>
    <w:rsid w:val="001E1DB1"/>
    <w:rsid w:val="001F34A3"/>
    <w:rsid w:val="001F4214"/>
    <w:rsid w:val="001F5E46"/>
    <w:rsid w:val="001F75E0"/>
    <w:rsid w:val="002024D6"/>
    <w:rsid w:val="00203182"/>
    <w:rsid w:val="00203A4A"/>
    <w:rsid w:val="00204146"/>
    <w:rsid w:val="0020578B"/>
    <w:rsid w:val="002122AA"/>
    <w:rsid w:val="00213392"/>
    <w:rsid w:val="002134B0"/>
    <w:rsid w:val="00214171"/>
    <w:rsid w:val="002147C0"/>
    <w:rsid w:val="0021591F"/>
    <w:rsid w:val="00215A8B"/>
    <w:rsid w:val="00215FCC"/>
    <w:rsid w:val="00216D9C"/>
    <w:rsid w:val="00216F12"/>
    <w:rsid w:val="0022472C"/>
    <w:rsid w:val="0022552A"/>
    <w:rsid w:val="0022715F"/>
    <w:rsid w:val="002309A0"/>
    <w:rsid w:val="00230A71"/>
    <w:rsid w:val="00236032"/>
    <w:rsid w:val="002402D4"/>
    <w:rsid w:val="00241364"/>
    <w:rsid w:val="0024247B"/>
    <w:rsid w:val="00245043"/>
    <w:rsid w:val="00245426"/>
    <w:rsid w:val="00252C7F"/>
    <w:rsid w:val="00253171"/>
    <w:rsid w:val="00254EC8"/>
    <w:rsid w:val="002551B9"/>
    <w:rsid w:val="002565D3"/>
    <w:rsid w:val="002603F2"/>
    <w:rsid w:val="002609AD"/>
    <w:rsid w:val="002617E7"/>
    <w:rsid w:val="00263F55"/>
    <w:rsid w:val="00270E14"/>
    <w:rsid w:val="00273EC7"/>
    <w:rsid w:val="002740A7"/>
    <w:rsid w:val="002741BD"/>
    <w:rsid w:val="002762F6"/>
    <w:rsid w:val="002770A0"/>
    <w:rsid w:val="00277203"/>
    <w:rsid w:val="002776C6"/>
    <w:rsid w:val="00277FF1"/>
    <w:rsid w:val="0028145A"/>
    <w:rsid w:val="00283697"/>
    <w:rsid w:val="00284C82"/>
    <w:rsid w:val="00284FF0"/>
    <w:rsid w:val="002906B6"/>
    <w:rsid w:val="00293C45"/>
    <w:rsid w:val="00293DB3"/>
    <w:rsid w:val="00293E72"/>
    <w:rsid w:val="002A7CB9"/>
    <w:rsid w:val="002B0F86"/>
    <w:rsid w:val="002B1CCC"/>
    <w:rsid w:val="002B1D7D"/>
    <w:rsid w:val="002B217A"/>
    <w:rsid w:val="002B351E"/>
    <w:rsid w:val="002B4677"/>
    <w:rsid w:val="002B5A8F"/>
    <w:rsid w:val="002C40AE"/>
    <w:rsid w:val="002C4B35"/>
    <w:rsid w:val="002C5190"/>
    <w:rsid w:val="002C646C"/>
    <w:rsid w:val="002C7295"/>
    <w:rsid w:val="002C77CB"/>
    <w:rsid w:val="002C78EC"/>
    <w:rsid w:val="002C7E48"/>
    <w:rsid w:val="002D1696"/>
    <w:rsid w:val="002D1969"/>
    <w:rsid w:val="002D1F63"/>
    <w:rsid w:val="002D45C8"/>
    <w:rsid w:val="002D51B3"/>
    <w:rsid w:val="002E519B"/>
    <w:rsid w:val="002E6EF9"/>
    <w:rsid w:val="002E72EA"/>
    <w:rsid w:val="002F3B02"/>
    <w:rsid w:val="00301623"/>
    <w:rsid w:val="00302A12"/>
    <w:rsid w:val="003044DC"/>
    <w:rsid w:val="00306118"/>
    <w:rsid w:val="00306A2C"/>
    <w:rsid w:val="00307B3A"/>
    <w:rsid w:val="00311C82"/>
    <w:rsid w:val="00312994"/>
    <w:rsid w:val="003130BF"/>
    <w:rsid w:val="00315C27"/>
    <w:rsid w:val="00316CE6"/>
    <w:rsid w:val="00323122"/>
    <w:rsid w:val="00323654"/>
    <w:rsid w:val="00327242"/>
    <w:rsid w:val="00327DD0"/>
    <w:rsid w:val="00342A65"/>
    <w:rsid w:val="00342FC4"/>
    <w:rsid w:val="00343248"/>
    <w:rsid w:val="00344A00"/>
    <w:rsid w:val="00347538"/>
    <w:rsid w:val="00354045"/>
    <w:rsid w:val="003636AD"/>
    <w:rsid w:val="00364A47"/>
    <w:rsid w:val="00364FD7"/>
    <w:rsid w:val="0037092D"/>
    <w:rsid w:val="003723EF"/>
    <w:rsid w:val="003732CF"/>
    <w:rsid w:val="003742A0"/>
    <w:rsid w:val="003760C4"/>
    <w:rsid w:val="00376DFA"/>
    <w:rsid w:val="0037743B"/>
    <w:rsid w:val="0037784E"/>
    <w:rsid w:val="00377998"/>
    <w:rsid w:val="00383735"/>
    <w:rsid w:val="00387B7C"/>
    <w:rsid w:val="00387DEF"/>
    <w:rsid w:val="00390472"/>
    <w:rsid w:val="003934D8"/>
    <w:rsid w:val="003964F2"/>
    <w:rsid w:val="003A1644"/>
    <w:rsid w:val="003A7385"/>
    <w:rsid w:val="003A79BB"/>
    <w:rsid w:val="003B18BF"/>
    <w:rsid w:val="003B21D4"/>
    <w:rsid w:val="003B31A5"/>
    <w:rsid w:val="003B36BF"/>
    <w:rsid w:val="003B6C9A"/>
    <w:rsid w:val="003C10A6"/>
    <w:rsid w:val="003C11A1"/>
    <w:rsid w:val="003C43E3"/>
    <w:rsid w:val="003D08F2"/>
    <w:rsid w:val="003D1681"/>
    <w:rsid w:val="003D2760"/>
    <w:rsid w:val="003D2814"/>
    <w:rsid w:val="003E04ED"/>
    <w:rsid w:val="003E1070"/>
    <w:rsid w:val="003E3DFD"/>
    <w:rsid w:val="003E4FE3"/>
    <w:rsid w:val="003F7459"/>
    <w:rsid w:val="003F7EA0"/>
    <w:rsid w:val="004006F8"/>
    <w:rsid w:val="00400934"/>
    <w:rsid w:val="00400AFF"/>
    <w:rsid w:val="0040621C"/>
    <w:rsid w:val="00407772"/>
    <w:rsid w:val="0041357E"/>
    <w:rsid w:val="0041372D"/>
    <w:rsid w:val="00413BDE"/>
    <w:rsid w:val="00413F68"/>
    <w:rsid w:val="00415158"/>
    <w:rsid w:val="00415998"/>
    <w:rsid w:val="0041646A"/>
    <w:rsid w:val="00417649"/>
    <w:rsid w:val="004217B6"/>
    <w:rsid w:val="0042250E"/>
    <w:rsid w:val="00437546"/>
    <w:rsid w:val="00440F34"/>
    <w:rsid w:val="0044100E"/>
    <w:rsid w:val="00441364"/>
    <w:rsid w:val="004460FF"/>
    <w:rsid w:val="0045162F"/>
    <w:rsid w:val="00460648"/>
    <w:rsid w:val="00460F70"/>
    <w:rsid w:val="00461235"/>
    <w:rsid w:val="004641BD"/>
    <w:rsid w:val="00467014"/>
    <w:rsid w:val="00472275"/>
    <w:rsid w:val="00472819"/>
    <w:rsid w:val="00472BDD"/>
    <w:rsid w:val="00473BA7"/>
    <w:rsid w:val="0047442C"/>
    <w:rsid w:val="00475C76"/>
    <w:rsid w:val="004775A3"/>
    <w:rsid w:val="0048053F"/>
    <w:rsid w:val="00480F13"/>
    <w:rsid w:val="00481A96"/>
    <w:rsid w:val="004864E1"/>
    <w:rsid w:val="00486CA1"/>
    <w:rsid w:val="00486D5A"/>
    <w:rsid w:val="0048755A"/>
    <w:rsid w:val="00490643"/>
    <w:rsid w:val="004908C7"/>
    <w:rsid w:val="00491D33"/>
    <w:rsid w:val="00493CF1"/>
    <w:rsid w:val="00493F74"/>
    <w:rsid w:val="00495508"/>
    <w:rsid w:val="004A019D"/>
    <w:rsid w:val="004A7221"/>
    <w:rsid w:val="004B5002"/>
    <w:rsid w:val="004B7360"/>
    <w:rsid w:val="004C255D"/>
    <w:rsid w:val="004C4813"/>
    <w:rsid w:val="004C4865"/>
    <w:rsid w:val="004D1548"/>
    <w:rsid w:val="004D4675"/>
    <w:rsid w:val="004D4A35"/>
    <w:rsid w:val="004D58CA"/>
    <w:rsid w:val="004D65DF"/>
    <w:rsid w:val="004D689F"/>
    <w:rsid w:val="004D7826"/>
    <w:rsid w:val="004E1B08"/>
    <w:rsid w:val="004E43B0"/>
    <w:rsid w:val="004F2A79"/>
    <w:rsid w:val="004F6386"/>
    <w:rsid w:val="004F6E2F"/>
    <w:rsid w:val="00503E92"/>
    <w:rsid w:val="005056EB"/>
    <w:rsid w:val="0050790B"/>
    <w:rsid w:val="00511C80"/>
    <w:rsid w:val="00511F94"/>
    <w:rsid w:val="00512B79"/>
    <w:rsid w:val="005137B7"/>
    <w:rsid w:val="00516141"/>
    <w:rsid w:val="00517F7D"/>
    <w:rsid w:val="00521201"/>
    <w:rsid w:val="00521465"/>
    <w:rsid w:val="0053256B"/>
    <w:rsid w:val="005354C0"/>
    <w:rsid w:val="00537728"/>
    <w:rsid w:val="00542152"/>
    <w:rsid w:val="00542F08"/>
    <w:rsid w:val="0054315A"/>
    <w:rsid w:val="005435CD"/>
    <w:rsid w:val="0054374D"/>
    <w:rsid w:val="00543F04"/>
    <w:rsid w:val="005453AF"/>
    <w:rsid w:val="0055004B"/>
    <w:rsid w:val="00550A23"/>
    <w:rsid w:val="00550FEA"/>
    <w:rsid w:val="005522BE"/>
    <w:rsid w:val="005522CA"/>
    <w:rsid w:val="005533B8"/>
    <w:rsid w:val="00553517"/>
    <w:rsid w:val="00555AFC"/>
    <w:rsid w:val="0055609F"/>
    <w:rsid w:val="00556737"/>
    <w:rsid w:val="00556EBF"/>
    <w:rsid w:val="00560DBB"/>
    <w:rsid w:val="0056313A"/>
    <w:rsid w:val="005639FD"/>
    <w:rsid w:val="00564B94"/>
    <w:rsid w:val="00566B7C"/>
    <w:rsid w:val="005676F0"/>
    <w:rsid w:val="00570B48"/>
    <w:rsid w:val="00571B95"/>
    <w:rsid w:val="00571BEA"/>
    <w:rsid w:val="005737F7"/>
    <w:rsid w:val="005756F4"/>
    <w:rsid w:val="005818BD"/>
    <w:rsid w:val="00582989"/>
    <w:rsid w:val="00593748"/>
    <w:rsid w:val="00593BD4"/>
    <w:rsid w:val="005964DE"/>
    <w:rsid w:val="005A036B"/>
    <w:rsid w:val="005A0EAB"/>
    <w:rsid w:val="005A19DC"/>
    <w:rsid w:val="005A5043"/>
    <w:rsid w:val="005B0062"/>
    <w:rsid w:val="005B11AA"/>
    <w:rsid w:val="005B3E9A"/>
    <w:rsid w:val="005B4302"/>
    <w:rsid w:val="005C077A"/>
    <w:rsid w:val="005C0E4D"/>
    <w:rsid w:val="005C4454"/>
    <w:rsid w:val="005C4C2B"/>
    <w:rsid w:val="005C569E"/>
    <w:rsid w:val="005C5D9E"/>
    <w:rsid w:val="005D15E5"/>
    <w:rsid w:val="005D2840"/>
    <w:rsid w:val="005E07F5"/>
    <w:rsid w:val="005E391C"/>
    <w:rsid w:val="005E4697"/>
    <w:rsid w:val="005E690E"/>
    <w:rsid w:val="005F476A"/>
    <w:rsid w:val="005F7AB9"/>
    <w:rsid w:val="0060057F"/>
    <w:rsid w:val="00601502"/>
    <w:rsid w:val="0060626A"/>
    <w:rsid w:val="00606621"/>
    <w:rsid w:val="0060740D"/>
    <w:rsid w:val="00611268"/>
    <w:rsid w:val="006120CE"/>
    <w:rsid w:val="00616244"/>
    <w:rsid w:val="00624CAA"/>
    <w:rsid w:val="0062503C"/>
    <w:rsid w:val="00625A5A"/>
    <w:rsid w:val="006347B1"/>
    <w:rsid w:val="006354D9"/>
    <w:rsid w:val="006359D6"/>
    <w:rsid w:val="00635A5A"/>
    <w:rsid w:val="00635C4B"/>
    <w:rsid w:val="00643BA6"/>
    <w:rsid w:val="00643F22"/>
    <w:rsid w:val="00644CC6"/>
    <w:rsid w:val="00644DB9"/>
    <w:rsid w:val="00646A8B"/>
    <w:rsid w:val="00653608"/>
    <w:rsid w:val="00655083"/>
    <w:rsid w:val="0065674E"/>
    <w:rsid w:val="00657054"/>
    <w:rsid w:val="00663636"/>
    <w:rsid w:val="00664FF9"/>
    <w:rsid w:val="00673A12"/>
    <w:rsid w:val="00674190"/>
    <w:rsid w:val="006760E5"/>
    <w:rsid w:val="00676FE6"/>
    <w:rsid w:val="00684BAC"/>
    <w:rsid w:val="00687AC1"/>
    <w:rsid w:val="006913C2"/>
    <w:rsid w:val="00697E03"/>
    <w:rsid w:val="006A0049"/>
    <w:rsid w:val="006A1681"/>
    <w:rsid w:val="006A3705"/>
    <w:rsid w:val="006A73C0"/>
    <w:rsid w:val="006B0261"/>
    <w:rsid w:val="006B3705"/>
    <w:rsid w:val="006B4663"/>
    <w:rsid w:val="006B4F45"/>
    <w:rsid w:val="006B6036"/>
    <w:rsid w:val="006C2F0A"/>
    <w:rsid w:val="006C3AE4"/>
    <w:rsid w:val="006C4218"/>
    <w:rsid w:val="006C4F04"/>
    <w:rsid w:val="006C72A2"/>
    <w:rsid w:val="006C78A3"/>
    <w:rsid w:val="006D0366"/>
    <w:rsid w:val="006D2CD1"/>
    <w:rsid w:val="006D3975"/>
    <w:rsid w:val="006E10C1"/>
    <w:rsid w:val="006E1490"/>
    <w:rsid w:val="006E4F1E"/>
    <w:rsid w:val="006F11A5"/>
    <w:rsid w:val="007024FC"/>
    <w:rsid w:val="00703410"/>
    <w:rsid w:val="00703825"/>
    <w:rsid w:val="00710F93"/>
    <w:rsid w:val="00713586"/>
    <w:rsid w:val="007178E6"/>
    <w:rsid w:val="007234EF"/>
    <w:rsid w:val="00723A16"/>
    <w:rsid w:val="00724066"/>
    <w:rsid w:val="0072559F"/>
    <w:rsid w:val="00725883"/>
    <w:rsid w:val="00730957"/>
    <w:rsid w:val="00732317"/>
    <w:rsid w:val="00732650"/>
    <w:rsid w:val="0073521B"/>
    <w:rsid w:val="007422B0"/>
    <w:rsid w:val="00744DFD"/>
    <w:rsid w:val="00751971"/>
    <w:rsid w:val="00752BBC"/>
    <w:rsid w:val="007545F9"/>
    <w:rsid w:val="00754A06"/>
    <w:rsid w:val="00756C68"/>
    <w:rsid w:val="007570F6"/>
    <w:rsid w:val="00757D02"/>
    <w:rsid w:val="007630BE"/>
    <w:rsid w:val="00766313"/>
    <w:rsid w:val="00772011"/>
    <w:rsid w:val="007743C5"/>
    <w:rsid w:val="00775B25"/>
    <w:rsid w:val="00776618"/>
    <w:rsid w:val="007769E5"/>
    <w:rsid w:val="00780341"/>
    <w:rsid w:val="0078040F"/>
    <w:rsid w:val="00781E9F"/>
    <w:rsid w:val="00785A24"/>
    <w:rsid w:val="00786781"/>
    <w:rsid w:val="00790710"/>
    <w:rsid w:val="00792801"/>
    <w:rsid w:val="007935AD"/>
    <w:rsid w:val="007939B0"/>
    <w:rsid w:val="007A6D86"/>
    <w:rsid w:val="007A70CA"/>
    <w:rsid w:val="007B25ED"/>
    <w:rsid w:val="007B276B"/>
    <w:rsid w:val="007B302E"/>
    <w:rsid w:val="007B3656"/>
    <w:rsid w:val="007B43A9"/>
    <w:rsid w:val="007B7A3A"/>
    <w:rsid w:val="007C09EC"/>
    <w:rsid w:val="007C1354"/>
    <w:rsid w:val="007C5A0A"/>
    <w:rsid w:val="007C6447"/>
    <w:rsid w:val="007D08AB"/>
    <w:rsid w:val="007D3CAA"/>
    <w:rsid w:val="007D5C05"/>
    <w:rsid w:val="007D60D8"/>
    <w:rsid w:val="007E0F3D"/>
    <w:rsid w:val="007E3341"/>
    <w:rsid w:val="007E4C95"/>
    <w:rsid w:val="007E7FF2"/>
    <w:rsid w:val="007F2CF7"/>
    <w:rsid w:val="007F3444"/>
    <w:rsid w:val="007F4887"/>
    <w:rsid w:val="007F6341"/>
    <w:rsid w:val="007F73C2"/>
    <w:rsid w:val="007F76CD"/>
    <w:rsid w:val="0080040C"/>
    <w:rsid w:val="00800A95"/>
    <w:rsid w:val="00801711"/>
    <w:rsid w:val="0080324C"/>
    <w:rsid w:val="00803F1F"/>
    <w:rsid w:val="00805278"/>
    <w:rsid w:val="00811C8E"/>
    <w:rsid w:val="0081361D"/>
    <w:rsid w:val="0081688E"/>
    <w:rsid w:val="008205DB"/>
    <w:rsid w:val="00822364"/>
    <w:rsid w:val="00823F75"/>
    <w:rsid w:val="00824D22"/>
    <w:rsid w:val="00831688"/>
    <w:rsid w:val="00834477"/>
    <w:rsid w:val="008518E3"/>
    <w:rsid w:val="00854622"/>
    <w:rsid w:val="0085781F"/>
    <w:rsid w:val="00860C44"/>
    <w:rsid w:val="00866E69"/>
    <w:rsid w:val="008722FA"/>
    <w:rsid w:val="008723CB"/>
    <w:rsid w:val="008741BE"/>
    <w:rsid w:val="00877AF3"/>
    <w:rsid w:val="00882818"/>
    <w:rsid w:val="0088323B"/>
    <w:rsid w:val="00890ADA"/>
    <w:rsid w:val="00892B17"/>
    <w:rsid w:val="008930A0"/>
    <w:rsid w:val="0089505B"/>
    <w:rsid w:val="008952D6"/>
    <w:rsid w:val="00896800"/>
    <w:rsid w:val="0089727C"/>
    <w:rsid w:val="008A0DD2"/>
    <w:rsid w:val="008A19FD"/>
    <w:rsid w:val="008A6BF0"/>
    <w:rsid w:val="008B395D"/>
    <w:rsid w:val="008B4042"/>
    <w:rsid w:val="008B4844"/>
    <w:rsid w:val="008B5F5A"/>
    <w:rsid w:val="008C2E13"/>
    <w:rsid w:val="008C3E42"/>
    <w:rsid w:val="008D1D6E"/>
    <w:rsid w:val="008D3556"/>
    <w:rsid w:val="008D4CA8"/>
    <w:rsid w:val="008D624D"/>
    <w:rsid w:val="008D6A08"/>
    <w:rsid w:val="008E0C55"/>
    <w:rsid w:val="008E1AE1"/>
    <w:rsid w:val="008E39F1"/>
    <w:rsid w:val="008F157F"/>
    <w:rsid w:val="008F5B4F"/>
    <w:rsid w:val="009022EC"/>
    <w:rsid w:val="009039B7"/>
    <w:rsid w:val="00904014"/>
    <w:rsid w:val="009052D1"/>
    <w:rsid w:val="00907041"/>
    <w:rsid w:val="0090796B"/>
    <w:rsid w:val="0091063E"/>
    <w:rsid w:val="009136D1"/>
    <w:rsid w:val="009158DD"/>
    <w:rsid w:val="00922B38"/>
    <w:rsid w:val="00923CA3"/>
    <w:rsid w:val="00934926"/>
    <w:rsid w:val="00934CEB"/>
    <w:rsid w:val="00935FEE"/>
    <w:rsid w:val="009378C0"/>
    <w:rsid w:val="00940615"/>
    <w:rsid w:val="00943105"/>
    <w:rsid w:val="00943340"/>
    <w:rsid w:val="009508E5"/>
    <w:rsid w:val="00950AE6"/>
    <w:rsid w:val="00955F8D"/>
    <w:rsid w:val="00957FA7"/>
    <w:rsid w:val="00962654"/>
    <w:rsid w:val="00965696"/>
    <w:rsid w:val="00972034"/>
    <w:rsid w:val="00972B49"/>
    <w:rsid w:val="0097459C"/>
    <w:rsid w:val="00974FF4"/>
    <w:rsid w:val="009758C4"/>
    <w:rsid w:val="00977BA8"/>
    <w:rsid w:val="0098103A"/>
    <w:rsid w:val="0098217D"/>
    <w:rsid w:val="009828DC"/>
    <w:rsid w:val="00984672"/>
    <w:rsid w:val="0098549D"/>
    <w:rsid w:val="00986F6B"/>
    <w:rsid w:val="00990694"/>
    <w:rsid w:val="009933D5"/>
    <w:rsid w:val="00993F2D"/>
    <w:rsid w:val="00997BF8"/>
    <w:rsid w:val="009A2B87"/>
    <w:rsid w:val="009A2D82"/>
    <w:rsid w:val="009A7987"/>
    <w:rsid w:val="009B0939"/>
    <w:rsid w:val="009B3D04"/>
    <w:rsid w:val="009B5A79"/>
    <w:rsid w:val="009B7EEB"/>
    <w:rsid w:val="009C113E"/>
    <w:rsid w:val="009D2A76"/>
    <w:rsid w:val="009E27B7"/>
    <w:rsid w:val="009E3C08"/>
    <w:rsid w:val="009E57C9"/>
    <w:rsid w:val="009E66A1"/>
    <w:rsid w:val="009E6ED7"/>
    <w:rsid w:val="009E6FE0"/>
    <w:rsid w:val="009F0110"/>
    <w:rsid w:val="009F0463"/>
    <w:rsid w:val="009F0E63"/>
    <w:rsid w:val="009F10FC"/>
    <w:rsid w:val="009F29EA"/>
    <w:rsid w:val="009F55BC"/>
    <w:rsid w:val="009F5A8F"/>
    <w:rsid w:val="009F67A4"/>
    <w:rsid w:val="009F6B65"/>
    <w:rsid w:val="00A0089E"/>
    <w:rsid w:val="00A02DF9"/>
    <w:rsid w:val="00A04433"/>
    <w:rsid w:val="00A0637A"/>
    <w:rsid w:val="00A10B0D"/>
    <w:rsid w:val="00A11D33"/>
    <w:rsid w:val="00A147CD"/>
    <w:rsid w:val="00A2363F"/>
    <w:rsid w:val="00A24314"/>
    <w:rsid w:val="00A25E16"/>
    <w:rsid w:val="00A26FC4"/>
    <w:rsid w:val="00A3005D"/>
    <w:rsid w:val="00A32CCF"/>
    <w:rsid w:val="00A32F3A"/>
    <w:rsid w:val="00A34EE8"/>
    <w:rsid w:val="00A375D1"/>
    <w:rsid w:val="00A43D5D"/>
    <w:rsid w:val="00A4524E"/>
    <w:rsid w:val="00A51050"/>
    <w:rsid w:val="00A51406"/>
    <w:rsid w:val="00A52EC1"/>
    <w:rsid w:val="00A5446A"/>
    <w:rsid w:val="00A5663A"/>
    <w:rsid w:val="00A5722F"/>
    <w:rsid w:val="00A608EB"/>
    <w:rsid w:val="00A609EC"/>
    <w:rsid w:val="00A62422"/>
    <w:rsid w:val="00A718B6"/>
    <w:rsid w:val="00A74F9C"/>
    <w:rsid w:val="00A75124"/>
    <w:rsid w:val="00A77BD6"/>
    <w:rsid w:val="00A77FF0"/>
    <w:rsid w:val="00A816DD"/>
    <w:rsid w:val="00A82573"/>
    <w:rsid w:val="00A83941"/>
    <w:rsid w:val="00A86598"/>
    <w:rsid w:val="00A867E2"/>
    <w:rsid w:val="00A86B54"/>
    <w:rsid w:val="00A87D6A"/>
    <w:rsid w:val="00A9157F"/>
    <w:rsid w:val="00A957C4"/>
    <w:rsid w:val="00AA045B"/>
    <w:rsid w:val="00AA1F91"/>
    <w:rsid w:val="00AA3280"/>
    <w:rsid w:val="00AA54D9"/>
    <w:rsid w:val="00AA5933"/>
    <w:rsid w:val="00AA5F1C"/>
    <w:rsid w:val="00AA75D4"/>
    <w:rsid w:val="00AB0589"/>
    <w:rsid w:val="00AB1CBE"/>
    <w:rsid w:val="00AB3892"/>
    <w:rsid w:val="00AB6412"/>
    <w:rsid w:val="00AC11AE"/>
    <w:rsid w:val="00AC1908"/>
    <w:rsid w:val="00AC3E4C"/>
    <w:rsid w:val="00AD2129"/>
    <w:rsid w:val="00AD2672"/>
    <w:rsid w:val="00AD5993"/>
    <w:rsid w:val="00AE15D9"/>
    <w:rsid w:val="00AE1B0C"/>
    <w:rsid w:val="00AE7552"/>
    <w:rsid w:val="00AF5FA3"/>
    <w:rsid w:val="00B1189D"/>
    <w:rsid w:val="00B11AB0"/>
    <w:rsid w:val="00B12D51"/>
    <w:rsid w:val="00B171FE"/>
    <w:rsid w:val="00B20349"/>
    <w:rsid w:val="00B20E71"/>
    <w:rsid w:val="00B226BD"/>
    <w:rsid w:val="00B31298"/>
    <w:rsid w:val="00B33CB5"/>
    <w:rsid w:val="00B358C3"/>
    <w:rsid w:val="00B372A8"/>
    <w:rsid w:val="00B425D0"/>
    <w:rsid w:val="00B4339B"/>
    <w:rsid w:val="00B441C0"/>
    <w:rsid w:val="00B510F4"/>
    <w:rsid w:val="00B55307"/>
    <w:rsid w:val="00B603C6"/>
    <w:rsid w:val="00B606ED"/>
    <w:rsid w:val="00B632AD"/>
    <w:rsid w:val="00B6642F"/>
    <w:rsid w:val="00B66D08"/>
    <w:rsid w:val="00B70189"/>
    <w:rsid w:val="00B744FB"/>
    <w:rsid w:val="00B77413"/>
    <w:rsid w:val="00B81557"/>
    <w:rsid w:val="00B83660"/>
    <w:rsid w:val="00B8778A"/>
    <w:rsid w:val="00B87C81"/>
    <w:rsid w:val="00B90324"/>
    <w:rsid w:val="00B916BB"/>
    <w:rsid w:val="00B918A8"/>
    <w:rsid w:val="00B94DEF"/>
    <w:rsid w:val="00B97816"/>
    <w:rsid w:val="00BA05BE"/>
    <w:rsid w:val="00BA3D61"/>
    <w:rsid w:val="00BA4724"/>
    <w:rsid w:val="00BA5047"/>
    <w:rsid w:val="00BA728B"/>
    <w:rsid w:val="00BB18E1"/>
    <w:rsid w:val="00BB1F01"/>
    <w:rsid w:val="00BB3FC6"/>
    <w:rsid w:val="00BB422B"/>
    <w:rsid w:val="00BB589D"/>
    <w:rsid w:val="00BB6891"/>
    <w:rsid w:val="00BB7CDB"/>
    <w:rsid w:val="00BC47D1"/>
    <w:rsid w:val="00BC7D28"/>
    <w:rsid w:val="00BD17DF"/>
    <w:rsid w:val="00BD2DD8"/>
    <w:rsid w:val="00BE32D0"/>
    <w:rsid w:val="00BE391D"/>
    <w:rsid w:val="00BE3C6A"/>
    <w:rsid w:val="00BE6E33"/>
    <w:rsid w:val="00BF02AC"/>
    <w:rsid w:val="00BF3319"/>
    <w:rsid w:val="00BF3396"/>
    <w:rsid w:val="00BF53A6"/>
    <w:rsid w:val="00BF5EB3"/>
    <w:rsid w:val="00BF757D"/>
    <w:rsid w:val="00BF7F90"/>
    <w:rsid w:val="00C00DC7"/>
    <w:rsid w:val="00C0556F"/>
    <w:rsid w:val="00C079E8"/>
    <w:rsid w:val="00C079F0"/>
    <w:rsid w:val="00C10478"/>
    <w:rsid w:val="00C136F8"/>
    <w:rsid w:val="00C178BC"/>
    <w:rsid w:val="00C21130"/>
    <w:rsid w:val="00C2143D"/>
    <w:rsid w:val="00C23BF5"/>
    <w:rsid w:val="00C247FF"/>
    <w:rsid w:val="00C25EF3"/>
    <w:rsid w:val="00C27D3B"/>
    <w:rsid w:val="00C30F49"/>
    <w:rsid w:val="00C314D3"/>
    <w:rsid w:val="00C34D9C"/>
    <w:rsid w:val="00C351C5"/>
    <w:rsid w:val="00C35973"/>
    <w:rsid w:val="00C367DE"/>
    <w:rsid w:val="00C405F8"/>
    <w:rsid w:val="00C40B38"/>
    <w:rsid w:val="00C44447"/>
    <w:rsid w:val="00C51DED"/>
    <w:rsid w:val="00C539E3"/>
    <w:rsid w:val="00C54D47"/>
    <w:rsid w:val="00C554DF"/>
    <w:rsid w:val="00C63396"/>
    <w:rsid w:val="00C7190A"/>
    <w:rsid w:val="00C71FBB"/>
    <w:rsid w:val="00C80419"/>
    <w:rsid w:val="00C828C1"/>
    <w:rsid w:val="00C83327"/>
    <w:rsid w:val="00C86409"/>
    <w:rsid w:val="00C87A06"/>
    <w:rsid w:val="00C9037D"/>
    <w:rsid w:val="00C9065D"/>
    <w:rsid w:val="00C90A1A"/>
    <w:rsid w:val="00C93D06"/>
    <w:rsid w:val="00C93EF9"/>
    <w:rsid w:val="00C95924"/>
    <w:rsid w:val="00C95B01"/>
    <w:rsid w:val="00C95F4D"/>
    <w:rsid w:val="00CA0A7D"/>
    <w:rsid w:val="00CA11C7"/>
    <w:rsid w:val="00CA1A57"/>
    <w:rsid w:val="00CA2F39"/>
    <w:rsid w:val="00CA436F"/>
    <w:rsid w:val="00CB1BB2"/>
    <w:rsid w:val="00CC0B1D"/>
    <w:rsid w:val="00CC0BFC"/>
    <w:rsid w:val="00CC1794"/>
    <w:rsid w:val="00CC56EE"/>
    <w:rsid w:val="00CC6BF1"/>
    <w:rsid w:val="00CC7E3A"/>
    <w:rsid w:val="00CD0090"/>
    <w:rsid w:val="00CD0CEC"/>
    <w:rsid w:val="00CD1EA1"/>
    <w:rsid w:val="00CD58DE"/>
    <w:rsid w:val="00CD73DD"/>
    <w:rsid w:val="00CE196A"/>
    <w:rsid w:val="00CE4F43"/>
    <w:rsid w:val="00CE70E2"/>
    <w:rsid w:val="00CF0DE2"/>
    <w:rsid w:val="00CF1968"/>
    <w:rsid w:val="00CF237B"/>
    <w:rsid w:val="00CF289D"/>
    <w:rsid w:val="00CF2E14"/>
    <w:rsid w:val="00CF706E"/>
    <w:rsid w:val="00D00F2E"/>
    <w:rsid w:val="00D00FAE"/>
    <w:rsid w:val="00D0111A"/>
    <w:rsid w:val="00D03962"/>
    <w:rsid w:val="00D04719"/>
    <w:rsid w:val="00D048DE"/>
    <w:rsid w:val="00D05970"/>
    <w:rsid w:val="00D05BC7"/>
    <w:rsid w:val="00D11DC5"/>
    <w:rsid w:val="00D11FEC"/>
    <w:rsid w:val="00D129FA"/>
    <w:rsid w:val="00D146AE"/>
    <w:rsid w:val="00D15FFF"/>
    <w:rsid w:val="00D22629"/>
    <w:rsid w:val="00D30F7C"/>
    <w:rsid w:val="00D31930"/>
    <w:rsid w:val="00D31EB1"/>
    <w:rsid w:val="00D33720"/>
    <w:rsid w:val="00D35B24"/>
    <w:rsid w:val="00D37BF1"/>
    <w:rsid w:val="00D42B2A"/>
    <w:rsid w:val="00D44301"/>
    <w:rsid w:val="00D452DB"/>
    <w:rsid w:val="00D4562C"/>
    <w:rsid w:val="00D46636"/>
    <w:rsid w:val="00D50B91"/>
    <w:rsid w:val="00D57225"/>
    <w:rsid w:val="00D64394"/>
    <w:rsid w:val="00D64A71"/>
    <w:rsid w:val="00D677CF"/>
    <w:rsid w:val="00D70C23"/>
    <w:rsid w:val="00D80120"/>
    <w:rsid w:val="00D80165"/>
    <w:rsid w:val="00D8116C"/>
    <w:rsid w:val="00D86501"/>
    <w:rsid w:val="00D86BE7"/>
    <w:rsid w:val="00D8720D"/>
    <w:rsid w:val="00D87644"/>
    <w:rsid w:val="00D918A0"/>
    <w:rsid w:val="00D93888"/>
    <w:rsid w:val="00D95264"/>
    <w:rsid w:val="00D955D8"/>
    <w:rsid w:val="00D97A6D"/>
    <w:rsid w:val="00DA6A06"/>
    <w:rsid w:val="00DA79BC"/>
    <w:rsid w:val="00DB2F35"/>
    <w:rsid w:val="00DB454A"/>
    <w:rsid w:val="00DB5933"/>
    <w:rsid w:val="00DC11E7"/>
    <w:rsid w:val="00DC18A9"/>
    <w:rsid w:val="00DC37A3"/>
    <w:rsid w:val="00DC5B4E"/>
    <w:rsid w:val="00DC5B53"/>
    <w:rsid w:val="00DD0941"/>
    <w:rsid w:val="00DD2F4E"/>
    <w:rsid w:val="00DD3356"/>
    <w:rsid w:val="00DD76F4"/>
    <w:rsid w:val="00DE18EB"/>
    <w:rsid w:val="00DE3A5B"/>
    <w:rsid w:val="00DE4D6E"/>
    <w:rsid w:val="00DE6456"/>
    <w:rsid w:val="00DF052E"/>
    <w:rsid w:val="00DF7D3E"/>
    <w:rsid w:val="00E0369E"/>
    <w:rsid w:val="00E05BDE"/>
    <w:rsid w:val="00E061D3"/>
    <w:rsid w:val="00E07DD7"/>
    <w:rsid w:val="00E11111"/>
    <w:rsid w:val="00E11707"/>
    <w:rsid w:val="00E1550D"/>
    <w:rsid w:val="00E25EEC"/>
    <w:rsid w:val="00E305F2"/>
    <w:rsid w:val="00E30D7F"/>
    <w:rsid w:val="00E31EFC"/>
    <w:rsid w:val="00E32297"/>
    <w:rsid w:val="00E330AA"/>
    <w:rsid w:val="00E330CF"/>
    <w:rsid w:val="00E33F12"/>
    <w:rsid w:val="00E36625"/>
    <w:rsid w:val="00E404CB"/>
    <w:rsid w:val="00E41A5E"/>
    <w:rsid w:val="00E464EA"/>
    <w:rsid w:val="00E514C8"/>
    <w:rsid w:val="00E515F9"/>
    <w:rsid w:val="00E52634"/>
    <w:rsid w:val="00E52860"/>
    <w:rsid w:val="00E6592F"/>
    <w:rsid w:val="00E67B8D"/>
    <w:rsid w:val="00E707E3"/>
    <w:rsid w:val="00E70B3F"/>
    <w:rsid w:val="00E70C17"/>
    <w:rsid w:val="00E71211"/>
    <w:rsid w:val="00E71D3A"/>
    <w:rsid w:val="00E7436A"/>
    <w:rsid w:val="00E74D7E"/>
    <w:rsid w:val="00E75AAF"/>
    <w:rsid w:val="00E7679A"/>
    <w:rsid w:val="00E772F5"/>
    <w:rsid w:val="00E83101"/>
    <w:rsid w:val="00E8470E"/>
    <w:rsid w:val="00E8478D"/>
    <w:rsid w:val="00E8690A"/>
    <w:rsid w:val="00E87CB9"/>
    <w:rsid w:val="00E9204D"/>
    <w:rsid w:val="00E935AC"/>
    <w:rsid w:val="00E95FDD"/>
    <w:rsid w:val="00E97F6E"/>
    <w:rsid w:val="00EA2B73"/>
    <w:rsid w:val="00EA6D5F"/>
    <w:rsid w:val="00EA715D"/>
    <w:rsid w:val="00EA76D8"/>
    <w:rsid w:val="00EB2A50"/>
    <w:rsid w:val="00EB2A60"/>
    <w:rsid w:val="00EB5F08"/>
    <w:rsid w:val="00EB7268"/>
    <w:rsid w:val="00EC3C90"/>
    <w:rsid w:val="00EC44F4"/>
    <w:rsid w:val="00ED25A5"/>
    <w:rsid w:val="00ED43B9"/>
    <w:rsid w:val="00ED5439"/>
    <w:rsid w:val="00ED658A"/>
    <w:rsid w:val="00EE5B75"/>
    <w:rsid w:val="00EF6A24"/>
    <w:rsid w:val="00EF7736"/>
    <w:rsid w:val="00EF7B85"/>
    <w:rsid w:val="00F01F8B"/>
    <w:rsid w:val="00F0237A"/>
    <w:rsid w:val="00F044DD"/>
    <w:rsid w:val="00F10480"/>
    <w:rsid w:val="00F109B3"/>
    <w:rsid w:val="00F11001"/>
    <w:rsid w:val="00F125E9"/>
    <w:rsid w:val="00F12D26"/>
    <w:rsid w:val="00F12DD7"/>
    <w:rsid w:val="00F12FBD"/>
    <w:rsid w:val="00F158FA"/>
    <w:rsid w:val="00F15F1A"/>
    <w:rsid w:val="00F16B7F"/>
    <w:rsid w:val="00F16FE3"/>
    <w:rsid w:val="00F175B4"/>
    <w:rsid w:val="00F201C9"/>
    <w:rsid w:val="00F21BC1"/>
    <w:rsid w:val="00F22BAB"/>
    <w:rsid w:val="00F22CC7"/>
    <w:rsid w:val="00F2630D"/>
    <w:rsid w:val="00F27E4A"/>
    <w:rsid w:val="00F30266"/>
    <w:rsid w:val="00F31609"/>
    <w:rsid w:val="00F31620"/>
    <w:rsid w:val="00F3438C"/>
    <w:rsid w:val="00F344C6"/>
    <w:rsid w:val="00F352C7"/>
    <w:rsid w:val="00F36C6B"/>
    <w:rsid w:val="00F4332F"/>
    <w:rsid w:val="00F434FC"/>
    <w:rsid w:val="00F47E25"/>
    <w:rsid w:val="00F50A4A"/>
    <w:rsid w:val="00F53532"/>
    <w:rsid w:val="00F66A91"/>
    <w:rsid w:val="00F67EAD"/>
    <w:rsid w:val="00F73BAB"/>
    <w:rsid w:val="00F74319"/>
    <w:rsid w:val="00F77A3B"/>
    <w:rsid w:val="00F81E15"/>
    <w:rsid w:val="00F81E97"/>
    <w:rsid w:val="00F83749"/>
    <w:rsid w:val="00F8470E"/>
    <w:rsid w:val="00F91096"/>
    <w:rsid w:val="00F95B66"/>
    <w:rsid w:val="00F97D16"/>
    <w:rsid w:val="00F97FCB"/>
    <w:rsid w:val="00FA0A28"/>
    <w:rsid w:val="00FA1C33"/>
    <w:rsid w:val="00FA24D0"/>
    <w:rsid w:val="00FA2EC8"/>
    <w:rsid w:val="00FA3151"/>
    <w:rsid w:val="00FA594B"/>
    <w:rsid w:val="00FA7C7A"/>
    <w:rsid w:val="00FB01C2"/>
    <w:rsid w:val="00FB39F4"/>
    <w:rsid w:val="00FB50A5"/>
    <w:rsid w:val="00FB53A2"/>
    <w:rsid w:val="00FB5593"/>
    <w:rsid w:val="00FB6799"/>
    <w:rsid w:val="00FC0DCE"/>
    <w:rsid w:val="00FC2C98"/>
    <w:rsid w:val="00FC3303"/>
    <w:rsid w:val="00FC64BE"/>
    <w:rsid w:val="00FC6C3D"/>
    <w:rsid w:val="00FD1D4A"/>
    <w:rsid w:val="00FD3D4D"/>
    <w:rsid w:val="00FD4E66"/>
    <w:rsid w:val="00FD6044"/>
    <w:rsid w:val="00FD609E"/>
    <w:rsid w:val="00FD7D5F"/>
    <w:rsid w:val="00FE668C"/>
    <w:rsid w:val="00FE69F9"/>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CC4698"/>
  <w15:docId w15:val="{C3ED64D8-6B31-471B-9BC7-4E6DC6789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unhideWhenUsed="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D33720"/>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9"/>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24"/>
    <w:qFormat/>
    <w:rsid w:val="00E061D3"/>
    <w:pPr>
      <w:keepNext/>
      <w:spacing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paragraph" w:customStyle="1" w:styleId="Default">
    <w:name w:val="Default"/>
    <w:link w:val="DefaultChar"/>
    <w:rsid w:val="00AB6412"/>
    <w:pPr>
      <w:autoSpaceDE w:val="0"/>
      <w:autoSpaceDN w:val="0"/>
      <w:adjustRightInd w:val="0"/>
    </w:pPr>
    <w:rPr>
      <w:rFonts w:ascii="Sabon Next LT Pro Regular" w:hAnsi="Sabon Next LT Pro Regular" w:cs="Sabon Next LT Pro Regular"/>
      <w:color w:val="000000"/>
      <w:sz w:val="24"/>
      <w:szCs w:val="24"/>
      <w:lang w:val="en-US"/>
    </w:rPr>
  </w:style>
  <w:style w:type="character" w:customStyle="1" w:styleId="DefaultChar">
    <w:name w:val="Default Char"/>
    <w:basedOn w:val="DefaultParagraphFont"/>
    <w:link w:val="Default"/>
    <w:rsid w:val="00AB6412"/>
    <w:rPr>
      <w:rFonts w:ascii="Sabon Next LT Pro Regular" w:hAnsi="Sabon Next LT Pro Regular" w:cs="Sabon Next LT Pro Regular"/>
      <w:color w:val="000000"/>
      <w:sz w:val="24"/>
      <w:szCs w:val="24"/>
      <w:lang w:val="en-US"/>
    </w:rPr>
  </w:style>
  <w:style w:type="character" w:customStyle="1" w:styleId="UnresolvedMention1">
    <w:name w:val="Unresolved Mention1"/>
    <w:basedOn w:val="DefaultParagraphFont"/>
    <w:uiPriority w:val="99"/>
    <w:semiHidden/>
    <w:unhideWhenUsed/>
    <w:rsid w:val="00D30F7C"/>
    <w:rPr>
      <w:color w:val="808080"/>
      <w:shd w:val="clear" w:color="auto" w:fill="E6E6E6"/>
    </w:rPr>
  </w:style>
  <w:style w:type="paragraph" w:customStyle="1" w:styleId="TableParagraph">
    <w:name w:val="Table Paragraph"/>
    <w:basedOn w:val="Normal"/>
    <w:uiPriority w:val="1"/>
    <w:qFormat/>
    <w:rsid w:val="00DF7D3E"/>
    <w:pPr>
      <w:widowControl w:val="0"/>
      <w:tabs>
        <w:tab w:val="clear" w:pos="284"/>
      </w:tabs>
      <w:spacing w:line="240" w:lineRule="auto"/>
    </w:pPr>
    <w:rPr>
      <w:kern w:val="0"/>
      <w:sz w:val="22"/>
      <w:szCs w:val="22"/>
    </w:rPr>
  </w:style>
  <w:style w:type="paragraph" w:styleId="Revision">
    <w:name w:val="Revision"/>
    <w:hidden/>
    <w:uiPriority w:val="99"/>
    <w:semiHidden/>
    <w:rsid w:val="00553517"/>
    <w:rPr>
      <w:kern w:val="18"/>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472556198">
      <w:bodyDiv w:val="1"/>
      <w:marLeft w:val="0"/>
      <w:marRight w:val="0"/>
      <w:marTop w:val="0"/>
      <w:marBottom w:val="0"/>
      <w:divBdr>
        <w:top w:val="none" w:sz="0" w:space="0" w:color="auto"/>
        <w:left w:val="none" w:sz="0" w:space="0" w:color="auto"/>
        <w:bottom w:val="none" w:sz="0" w:space="0" w:color="auto"/>
        <w:right w:val="none" w:sz="0" w:space="0" w:color="auto"/>
      </w:divBdr>
    </w:div>
    <w:div w:id="1532911253">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991014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10.jpeg"/><Relationship Id="rId29" Type="http://schemas.openxmlformats.org/officeDocument/2006/relationships/image" Target="media/image18.jp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udottraffic.utah.gov/RoadWeatherForecast.aspx" TargetMode="External"/><Relationship Id="rId28" Type="http://schemas.openxmlformats.org/officeDocument/2006/relationships/image" Target="media/image17.jpg"/><Relationship Id="rId36" Type="http://schemas.openxmlformats.org/officeDocument/2006/relationships/image" Target="media/image25.png"/><Relationship Id="rId10" Type="http://schemas.openxmlformats.org/officeDocument/2006/relationships/hyperlink" Target="http://www.clearroads.org" TargetMode="External"/><Relationship Id="rId19" Type="http://schemas.openxmlformats.org/officeDocument/2006/relationships/image" Target="media/image9.jpeg"/><Relationship Id="rId31" Type="http://schemas.openxmlformats.org/officeDocument/2006/relationships/image" Target="media/image20.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png"/><Relationship Id="rId43" Type="http://schemas.openxmlformats.org/officeDocument/2006/relationships/image" Target="media/image32.png"/></Relationships>
</file>

<file path=word/_rels/footnotes.xml.rels><?xml version="1.0" encoding="UTF-8" standalone="yes"?>
<Relationships xmlns="http://schemas.openxmlformats.org/package/2006/relationships"><Relationship Id="rId3" Type="http://schemas.openxmlformats.org/officeDocument/2006/relationships/hyperlink" Target="https://www.udot.utah.gov/main/f?p=100:pg:0:::1:T,V:38" TargetMode="External"/><Relationship Id="rId2" Type="http://schemas.openxmlformats.org/officeDocument/2006/relationships/hyperlink" Target="https://www.udot.utah.gov/main/f?p=100:pg:0:::1:T,V:2,70433" TargetMode="External"/><Relationship Id="rId1" Type="http://schemas.openxmlformats.org/officeDocument/2006/relationships/hyperlink" Target="https://www.udot.utah.gov/main/f?p=100:pg:0:::1:T,V:2,7043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C83F6-0F76-4C90-9EA0-DB29A506B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TotalTime>
  <Pages>37</Pages>
  <Words>7142</Words>
  <Characters>40711</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Tier 1 Case Study Report: Utah DOT AVL / GPS System Use</vt:lpstr>
    </vt:vector>
  </TitlesOfParts>
  <Company>AECOM</Company>
  <LinksUpToDate>false</LinksUpToDate>
  <CharactersWithSpaces>47758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Tier 1 Case Study Report: Utah DOT AVL / GPS System Use</dc:title>
  <dc:creator>AECOM</dc:creator>
  <cp:keywords>Clear Roads AVL/GPS</cp:keywords>
  <cp:lastModifiedBy>Greg</cp:lastModifiedBy>
  <cp:revision>2</cp:revision>
  <cp:lastPrinted>2018-05-11T20:59:00Z</cp:lastPrinted>
  <dcterms:created xsi:type="dcterms:W3CDTF">2018-06-22T23:59:00Z</dcterms:created>
  <dcterms:modified xsi:type="dcterms:W3CDTF">2018-06-22T23:59:00Z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1 Case Study Report: Oregon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August 7, 2017</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1 Case Study Report: Oregon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